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6EC" w:rsidRDefault="00906FF8" w:rsidP="00B00C25">
      <w:pPr>
        <w:tabs>
          <w:tab w:val="left" w:pos="5220"/>
          <w:tab w:val="left" w:pos="9360"/>
        </w:tabs>
        <w:jc w:val="center"/>
        <w:outlineLvl w:val="0"/>
        <w:rPr>
          <w:b/>
          <w:sz w:val="32"/>
          <w:szCs w:val="32"/>
        </w:rPr>
      </w:pPr>
      <w:r>
        <w:rPr>
          <w:b/>
          <w:i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6167755</wp:posOffset>
            </wp:positionH>
            <wp:positionV relativeFrom="paragraph">
              <wp:posOffset>-142875</wp:posOffset>
            </wp:positionV>
            <wp:extent cx="841375" cy="793750"/>
            <wp:effectExtent l="0" t="0" r="0" b="6350"/>
            <wp:wrapNone/>
            <wp:docPr id="193" name="Picture 193" descr="utah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utahlogo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-85725</wp:posOffset>
                </wp:positionV>
                <wp:extent cx="1499870" cy="803910"/>
                <wp:effectExtent l="0" t="0" r="0" b="0"/>
                <wp:wrapNone/>
                <wp:docPr id="1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A7D" w:rsidRPr="00C21C08" w:rsidRDefault="000E5A7D" w:rsidP="007534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State">
                                <w:r w:rsidRPr="00C21C08">
                                  <w:rPr>
                                    <w:sz w:val="16"/>
                                    <w:szCs w:val="16"/>
                                  </w:rPr>
                                  <w:t>Utah</w:t>
                                </w:r>
                              </w:smartTag>
                            </w:smartTag>
                            <w:r w:rsidRPr="00C21C08">
                              <w:rPr>
                                <w:sz w:val="16"/>
                                <w:szCs w:val="16"/>
                              </w:rPr>
                              <w:t xml:space="preserve"> Public Health</w:t>
                            </w:r>
                          </w:p>
                          <w:p w:rsidR="000E5A7D" w:rsidRPr="00C21C08" w:rsidRDefault="000E5A7D" w:rsidP="007534E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LHD name</w:t>
                            </w:r>
                          </w:p>
                          <w:p w:rsidR="000E5A7D" w:rsidRPr="00C21C08" w:rsidRDefault="000E5A7D" w:rsidP="007534E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LHD address line 1</w:t>
                            </w:r>
                          </w:p>
                          <w:p w:rsidR="000E5A7D" w:rsidRPr="00C21C08" w:rsidRDefault="000E5A7D" w:rsidP="007534E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LHD address line 2</w:t>
                            </w:r>
                          </w:p>
                          <w:p w:rsidR="000E5A7D" w:rsidRPr="00C21C08" w:rsidRDefault="000E5A7D" w:rsidP="007534E0">
                            <w:pPr>
                              <w:tabs>
                                <w:tab w:val="left" w:pos="5220"/>
                                <w:tab w:val="left" w:pos="9360"/>
                              </w:tabs>
                              <w:rPr>
                                <w:sz w:val="12"/>
                                <w:szCs w:val="12"/>
                              </w:rPr>
                            </w:pPr>
                            <w:r w:rsidRPr="00C21C08">
                              <w:rPr>
                                <w:i/>
                                <w:sz w:val="12"/>
                                <w:szCs w:val="12"/>
                              </w:rPr>
                              <w:t>Phone:</w:t>
                            </w:r>
                            <w:r w:rsidRPr="00C21C08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2"/>
                                <w:szCs w:val="12"/>
                              </w:rPr>
                              <w:t>(xxx) xxx-xxxx</w:t>
                            </w:r>
                            <w:r w:rsidRPr="00C21C08">
                              <w:rPr>
                                <w:i/>
                                <w:sz w:val="12"/>
                                <w:szCs w:val="12"/>
                              </w:rPr>
                              <w:t xml:space="preserve">   </w:t>
                            </w:r>
                            <w:r w:rsidRPr="00C21C08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:rsidR="000E5A7D" w:rsidRDefault="000E5A7D" w:rsidP="007534E0">
                            <w:pPr>
                              <w:tabs>
                                <w:tab w:val="left" w:pos="5220"/>
                                <w:tab w:val="left" w:pos="9360"/>
                              </w:tabs>
                              <w:rPr>
                                <w:i/>
                                <w:sz w:val="12"/>
                                <w:szCs w:val="12"/>
                              </w:rPr>
                            </w:pPr>
                            <w:r w:rsidRPr="00C21C08">
                              <w:rPr>
                                <w:i/>
                                <w:sz w:val="12"/>
                                <w:szCs w:val="12"/>
                              </w:rPr>
                              <w:t>C</w:t>
                            </w:r>
                            <w:r>
                              <w:rPr>
                                <w:i/>
                                <w:sz w:val="12"/>
                                <w:szCs w:val="12"/>
                              </w:rPr>
                              <w:t>onfidential fax: (xxx) xxx-xxxx</w:t>
                            </w:r>
                          </w:p>
                          <w:p w:rsidR="000E5A7D" w:rsidRPr="0037185F" w:rsidRDefault="000E5A7D" w:rsidP="007534E0">
                            <w:pPr>
                              <w:tabs>
                                <w:tab w:val="left" w:pos="5220"/>
                                <w:tab w:val="left" w:pos="9360"/>
                              </w:tabs>
                              <w:rPr>
                                <w:i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i/>
                                <w:sz w:val="12"/>
                                <w:szCs w:val="12"/>
                              </w:rPr>
                              <w:t>D</w:t>
                            </w:r>
                            <w:r w:rsidRPr="00C21C08">
                              <w:rPr>
                                <w:i/>
                                <w:sz w:val="12"/>
                                <w:szCs w:val="12"/>
                              </w:rPr>
                              <w:t>ate</w:t>
                            </w:r>
                            <w:r>
                              <w:rPr>
                                <w:i/>
                                <w:sz w:val="12"/>
                                <w:szCs w:val="12"/>
                              </w:rPr>
                              <w:t xml:space="preserve"> finalized</w:t>
                            </w:r>
                            <w:r w:rsidRPr="00C21C0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4" o:spid="_x0000_s1026" type="#_x0000_t202" style="position:absolute;left:0;text-align:left;margin-left:-9pt;margin-top:-6.75pt;width:118.1pt;height:63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" stroked="f">
                <v:textbox>
                  <w:txbxContent>
                    <w:p w:rsidR="000E5A7D" w:rsidRPr="00C21C08" w:rsidRDefault="000E5A7D" w:rsidP="007534E0">
                      <w:pPr>
                        <w:rPr>
                          <w:sz w:val="16"/>
                          <w:szCs w:val="16"/>
                        </w:rPr>
                      </w:pPr>
                      <w:smartTag w:uri="urn:schemas-microsoft-com:office:smarttags" w:element="place">
                        <w:smartTag w:uri="urn:schemas-microsoft-com:office:smarttags" w:element="State">
                          <w:r w:rsidRPr="00C21C08">
                            <w:rPr>
                              <w:sz w:val="16"/>
                              <w:szCs w:val="16"/>
                            </w:rPr>
                            <w:t>Utah</w:t>
                          </w:r>
                        </w:smartTag>
                      </w:smartTag>
                      <w:r w:rsidRPr="00C21C08">
                        <w:rPr>
                          <w:sz w:val="16"/>
                          <w:szCs w:val="16"/>
                        </w:rPr>
                        <w:t xml:space="preserve"> Public Health</w:t>
                      </w:r>
                    </w:p>
                    <w:p w:rsidR="000E5A7D" w:rsidRPr="00C21C08" w:rsidRDefault="000E5A7D" w:rsidP="007534E0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LHD name</w:t>
                      </w:r>
                    </w:p>
                    <w:p w:rsidR="000E5A7D" w:rsidRPr="00C21C08" w:rsidRDefault="000E5A7D" w:rsidP="007534E0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LHD address line 1</w:t>
                      </w:r>
                    </w:p>
                    <w:p w:rsidR="000E5A7D" w:rsidRPr="00C21C08" w:rsidRDefault="000E5A7D" w:rsidP="007534E0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LHD address line 2</w:t>
                      </w:r>
                    </w:p>
                    <w:p w:rsidR="000E5A7D" w:rsidRPr="00C21C08" w:rsidRDefault="000E5A7D" w:rsidP="007534E0">
                      <w:pPr>
                        <w:tabs>
                          <w:tab w:val="left" w:pos="5220"/>
                          <w:tab w:val="left" w:pos="9360"/>
                        </w:tabs>
                        <w:rPr>
                          <w:sz w:val="12"/>
                          <w:szCs w:val="12"/>
                        </w:rPr>
                      </w:pPr>
                      <w:r w:rsidRPr="00C21C08">
                        <w:rPr>
                          <w:i/>
                          <w:sz w:val="12"/>
                          <w:szCs w:val="12"/>
                        </w:rPr>
                        <w:t>Phone:</w:t>
                      </w:r>
                      <w:r w:rsidRPr="00C21C08">
                        <w:rPr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i/>
                          <w:sz w:val="12"/>
                          <w:szCs w:val="12"/>
                        </w:rPr>
                        <w:t>(xxx) xxx-xxxx</w:t>
                      </w:r>
                      <w:r w:rsidRPr="00C21C08">
                        <w:rPr>
                          <w:i/>
                          <w:sz w:val="12"/>
                          <w:szCs w:val="12"/>
                        </w:rPr>
                        <w:t xml:space="preserve">   </w:t>
                      </w:r>
                      <w:r w:rsidRPr="00C21C08">
                        <w:rPr>
                          <w:sz w:val="12"/>
                          <w:szCs w:val="12"/>
                        </w:rPr>
                        <w:t xml:space="preserve"> </w:t>
                      </w:r>
                    </w:p>
                    <w:p w:rsidR="000E5A7D" w:rsidRDefault="000E5A7D" w:rsidP="007534E0">
                      <w:pPr>
                        <w:tabs>
                          <w:tab w:val="left" w:pos="5220"/>
                          <w:tab w:val="left" w:pos="9360"/>
                        </w:tabs>
                        <w:rPr>
                          <w:i/>
                          <w:sz w:val="12"/>
                          <w:szCs w:val="12"/>
                        </w:rPr>
                      </w:pPr>
                      <w:r w:rsidRPr="00C21C08">
                        <w:rPr>
                          <w:i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i/>
                          <w:sz w:val="12"/>
                          <w:szCs w:val="12"/>
                        </w:rPr>
                        <w:t>onfidential fax: (xxx) xxx-xxxx</w:t>
                      </w:r>
                    </w:p>
                    <w:p w:rsidR="000E5A7D" w:rsidRPr="0037185F" w:rsidRDefault="000E5A7D" w:rsidP="007534E0">
                      <w:pPr>
                        <w:tabs>
                          <w:tab w:val="left" w:pos="5220"/>
                          <w:tab w:val="left" w:pos="9360"/>
                        </w:tabs>
                        <w:rPr>
                          <w:i/>
                          <w:sz w:val="12"/>
                          <w:szCs w:val="12"/>
                        </w:rPr>
                      </w:pPr>
                      <w:r>
                        <w:rPr>
                          <w:i/>
                          <w:sz w:val="12"/>
                          <w:szCs w:val="12"/>
                        </w:rPr>
                        <w:t>D</w:t>
                      </w:r>
                      <w:r w:rsidRPr="00C21C08">
                        <w:rPr>
                          <w:i/>
                          <w:sz w:val="12"/>
                          <w:szCs w:val="12"/>
                        </w:rPr>
                        <w:t>ate</w:t>
                      </w:r>
                      <w:r>
                        <w:rPr>
                          <w:i/>
                          <w:sz w:val="12"/>
                          <w:szCs w:val="12"/>
                        </w:rPr>
                        <w:t xml:space="preserve"> finalized</w:t>
                      </w:r>
                      <w:r w:rsidRPr="00C21C08">
                        <w:rPr>
                          <w:i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455A">
        <w:rPr>
          <w:b/>
          <w:sz w:val="32"/>
          <w:szCs w:val="32"/>
        </w:rPr>
        <w:t>GASTRO</w:t>
      </w:r>
      <w:r w:rsidR="0055595F">
        <w:rPr>
          <w:b/>
          <w:sz w:val="32"/>
          <w:szCs w:val="32"/>
        </w:rPr>
        <w:t>INTESTINAL ILLNESS</w:t>
      </w:r>
      <w:r w:rsidR="009B79E6">
        <w:rPr>
          <w:b/>
          <w:sz w:val="32"/>
          <w:szCs w:val="32"/>
        </w:rPr>
        <w:t xml:space="preserve"> CLUSTER</w:t>
      </w:r>
    </w:p>
    <w:p w:rsidR="0055595F" w:rsidRPr="0055595F" w:rsidRDefault="0055595F" w:rsidP="00207F59">
      <w:pPr>
        <w:tabs>
          <w:tab w:val="left" w:pos="5220"/>
          <w:tab w:val="left" w:pos="9360"/>
        </w:tabs>
        <w:jc w:val="center"/>
        <w:rPr>
          <w:b/>
          <w:sz w:val="24"/>
        </w:rPr>
      </w:pPr>
      <w:r w:rsidRPr="0055595F">
        <w:rPr>
          <w:b/>
          <w:sz w:val="24"/>
        </w:rPr>
        <w:t>(e.g.</w:t>
      </w:r>
      <w:r w:rsidR="001326C1">
        <w:rPr>
          <w:b/>
          <w:sz w:val="24"/>
        </w:rPr>
        <w:t>,</w:t>
      </w:r>
      <w:r w:rsidRPr="0055595F">
        <w:rPr>
          <w:b/>
          <w:sz w:val="24"/>
        </w:rPr>
        <w:t xml:space="preserve"> Norovirus)</w:t>
      </w:r>
    </w:p>
    <w:p w:rsidR="009006EC" w:rsidRPr="009006EC" w:rsidRDefault="009B79E6" w:rsidP="00207F59">
      <w:pPr>
        <w:tabs>
          <w:tab w:val="left" w:pos="5220"/>
          <w:tab w:val="left" w:pos="9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Confidential Case </w:t>
      </w:r>
      <w:r w:rsidR="009006EC" w:rsidRPr="009006EC">
        <w:rPr>
          <w:sz w:val="28"/>
          <w:szCs w:val="28"/>
        </w:rPr>
        <w:t>Report</w:t>
      </w:r>
    </w:p>
    <w:p w:rsidR="009006EC" w:rsidRDefault="00C34235" w:rsidP="00207F59">
      <w:pPr>
        <w:tabs>
          <w:tab w:val="left" w:pos="5220"/>
          <w:tab w:val="left" w:pos="9360"/>
        </w:tabs>
        <w:jc w:val="center"/>
      </w:pPr>
      <w:r>
        <w:t xml:space="preserve">Please fill in the blanks or </w:t>
      </w:r>
      <w:r w:rsidR="009006EC" w:rsidRPr="00207F59">
        <w:t>check</w:t>
      </w:r>
      <w:r>
        <w:t xml:space="preserve"> the answer for each field</w:t>
      </w:r>
    </w:p>
    <w:tbl>
      <w:tblPr>
        <w:tblW w:w="1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"/>
        <w:gridCol w:w="1619"/>
        <w:gridCol w:w="1623"/>
        <w:gridCol w:w="707"/>
        <w:gridCol w:w="708"/>
        <w:gridCol w:w="211"/>
        <w:gridCol w:w="354"/>
        <w:gridCol w:w="1086"/>
        <w:gridCol w:w="356"/>
        <w:gridCol w:w="1264"/>
        <w:gridCol w:w="1260"/>
        <w:gridCol w:w="509"/>
        <w:gridCol w:w="894"/>
        <w:gridCol w:w="236"/>
      </w:tblGrid>
      <w:tr w:rsidR="00462806" w:rsidRPr="00540A42" w:rsidTr="00540A42">
        <w:trPr>
          <w:trHeight w:val="288"/>
        </w:trPr>
        <w:tc>
          <w:tcPr>
            <w:tcW w:w="280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000000"/>
            <w:textDirection w:val="btLr"/>
            <w:vAlign w:val="center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540A42">
              <w:rPr>
                <w:rFonts w:ascii="Tahoma" w:hAnsi="Tahoma" w:cs="Tahoma"/>
                <w:b/>
                <w:sz w:val="12"/>
                <w:szCs w:val="12"/>
              </w:rPr>
              <w:t>DEMOGRAPHICS</w:t>
            </w:r>
          </w:p>
        </w:tc>
        <w:tc>
          <w:tcPr>
            <w:tcW w:w="161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Name of facility</w:t>
            </w:r>
          </w:p>
        </w:tc>
        <w:tc>
          <w:tcPr>
            <w:tcW w:w="3603" w:type="dxa"/>
            <w:gridSpan w:val="5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tcBorders>
              <w:top w:val="single" w:sz="18" w:space="0" w:color="auto"/>
              <w:bottom w:val="nil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Contact person</w:t>
            </w:r>
          </w:p>
        </w:tc>
        <w:bookmarkStart w:id="0" w:name="Text223"/>
        <w:tc>
          <w:tcPr>
            <w:tcW w:w="3927" w:type="dxa"/>
            <w:gridSpan w:val="4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23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3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2806" w:rsidRPr="00540A42" w:rsidTr="00540A42">
        <w:trPr>
          <w:trHeight w:val="288"/>
        </w:trPr>
        <w:tc>
          <w:tcPr>
            <w:tcW w:w="280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Address</w:t>
            </w:r>
          </w:p>
        </w:tc>
        <w:bookmarkStart w:id="1" w:name="Text6"/>
        <w:tc>
          <w:tcPr>
            <w:tcW w:w="36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442" w:type="dxa"/>
            <w:gridSpan w:val="2"/>
            <w:tcBorders>
              <w:top w:val="nil"/>
              <w:bottom w:val="nil"/>
            </w:tcBorders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City</w:t>
            </w:r>
          </w:p>
        </w:tc>
        <w:bookmarkStart w:id="2" w:name="Text7"/>
        <w:tc>
          <w:tcPr>
            <w:tcW w:w="2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09" w:type="dxa"/>
            <w:tcBorders>
              <w:bottom w:val="nil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Zip</w:t>
            </w:r>
          </w:p>
        </w:tc>
        <w:bookmarkStart w:id="3" w:name="Text8"/>
        <w:tc>
          <w:tcPr>
            <w:tcW w:w="89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62806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B1D7A" w:rsidRPr="00540A42" w:rsidTr="00540A42">
        <w:trPr>
          <w:trHeight w:val="288"/>
        </w:trPr>
        <w:tc>
          <w:tcPr>
            <w:tcW w:w="280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bottom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County</w:t>
            </w:r>
          </w:p>
        </w:tc>
        <w:bookmarkStart w:id="4" w:name="Text9"/>
        <w:tc>
          <w:tcPr>
            <w:tcW w:w="2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State</w:t>
            </w:r>
          </w:p>
        </w:tc>
        <w:bookmarkStart w:id="5" w:name="Text10"/>
        <w:tc>
          <w:tcPr>
            <w:tcW w:w="56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1442" w:type="dxa"/>
            <w:gridSpan w:val="2"/>
            <w:tcBorders>
              <w:top w:val="nil"/>
              <w:bottom w:val="nil"/>
            </w:tcBorders>
            <w:vAlign w:val="bottom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Phone</w:t>
            </w:r>
          </w:p>
        </w:tc>
        <w:bookmarkStart w:id="6" w:name="Text11"/>
        <w:tc>
          <w:tcPr>
            <w:tcW w:w="2524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639" w:type="dxa"/>
            <w:gridSpan w:val="3"/>
            <w:tcBorders>
              <w:top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B1D7A" w:rsidRPr="00540A42" w:rsidTr="00540A42">
        <w:trPr>
          <w:trHeight w:val="259"/>
        </w:trPr>
        <w:tc>
          <w:tcPr>
            <w:tcW w:w="280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18" w:space="0" w:color="auto"/>
            </w:tcBorders>
            <w:shd w:val="clear" w:color="auto" w:fill="auto"/>
            <w:vAlign w:val="center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spacing w:before="80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 xml:space="preserve">Major setting of exposure </w:t>
            </w:r>
          </w:p>
        </w:tc>
        <w:tc>
          <w:tcPr>
            <w:tcW w:w="16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camp</w:t>
            </w:r>
          </w:p>
        </w:tc>
        <w:tc>
          <w:tcPr>
            <w:tcW w:w="162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community-wide</w:t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daycare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 xml:space="preserve">detention facility </w:t>
            </w:r>
          </w:p>
        </w:tc>
        <w:tc>
          <w:tcPr>
            <w:tcW w:w="2899" w:type="dxa"/>
            <w:gridSpan w:val="4"/>
            <w:tcBorders>
              <w:top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 xml:space="preserve">family event  </w:t>
            </w:r>
          </w:p>
        </w:tc>
      </w:tr>
      <w:tr w:rsidR="00462806" w:rsidRPr="00540A42" w:rsidTr="00540A42">
        <w:trPr>
          <w:trHeight w:val="259"/>
        </w:trPr>
        <w:tc>
          <w:tcPr>
            <w:tcW w:w="280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left w:val="single" w:sz="18" w:space="0" w:color="auto"/>
            </w:tcBorders>
            <w:shd w:val="clear" w:color="auto" w:fill="auto"/>
            <w:vAlign w:val="bottom"/>
          </w:tcPr>
          <w:p w:rsidR="00462806" w:rsidRPr="00540A42" w:rsidRDefault="00462806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62806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t>hospital/clinic</w:t>
            </w:r>
            <w:r w:rsidR="00462806" w:rsidRPr="00540A4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62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62806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t>hotel</w:t>
            </w:r>
            <w:r w:rsidR="00462806" w:rsidRPr="00540A4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2806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t xml:space="preserve">nursing home 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2806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t>pool</w:t>
            </w:r>
          </w:p>
        </w:tc>
        <w:tc>
          <w:tcPr>
            <w:tcW w:w="2899" w:type="dxa"/>
            <w:gridSpan w:val="4"/>
            <w:tcBorders>
              <w:top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62806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2806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62806" w:rsidRPr="00540A42">
              <w:rPr>
                <w:rFonts w:ascii="Tahoma" w:hAnsi="Tahoma" w:cs="Tahoma"/>
                <w:sz w:val="16"/>
                <w:szCs w:val="16"/>
              </w:rPr>
              <w:t>private setting (residential home)</w:t>
            </w:r>
          </w:p>
        </w:tc>
      </w:tr>
      <w:tr w:rsidR="00CB1D7A" w:rsidRPr="00540A42" w:rsidTr="00540A42">
        <w:trPr>
          <w:trHeight w:val="259"/>
        </w:trPr>
        <w:tc>
          <w:tcPr>
            <w:tcW w:w="280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left w:val="single" w:sz="18" w:space="0" w:color="auto"/>
            </w:tcBorders>
            <w:shd w:val="clear" w:color="auto" w:fill="auto"/>
            <w:vAlign w:val="bottom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religious facility</w:t>
            </w:r>
          </w:p>
        </w:tc>
        <w:tc>
          <w:tcPr>
            <w:tcW w:w="162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restaurant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school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ship</w:t>
            </w:r>
          </w:p>
        </w:tc>
        <w:tc>
          <w:tcPr>
            <w:tcW w:w="2899" w:type="dxa"/>
            <w:gridSpan w:val="4"/>
            <w:tcBorders>
              <w:top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>workplace</w:t>
            </w:r>
          </w:p>
        </w:tc>
      </w:tr>
      <w:tr w:rsidR="00CB1D7A" w:rsidRPr="00540A42" w:rsidTr="00540A42">
        <w:trPr>
          <w:trHeight w:val="259"/>
        </w:trPr>
        <w:tc>
          <w:tcPr>
            <w:tcW w:w="280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left w:val="single" w:sz="18" w:space="0" w:color="auto"/>
              <w:bottom w:val="nil"/>
            </w:tcBorders>
            <w:shd w:val="clear" w:color="auto" w:fill="auto"/>
            <w:vAlign w:val="bottom"/>
          </w:tcPr>
          <w:p w:rsidR="00CB1D7A" w:rsidRPr="00540A42" w:rsidRDefault="00CB1D7A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9208" w:type="dxa"/>
            <w:gridSpan w:val="12"/>
            <w:tcBorders>
              <w:top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CB1D7A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1D7A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t xml:space="preserve">other: </w:t>
            </w:r>
            <w:bookmarkStart w:id="7" w:name="Text194"/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r w:rsidR="00CB1D7A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CB1D7A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</w:tr>
      <w:tr w:rsidR="00F619D0" w:rsidRPr="00540A42" w:rsidTr="00540A42">
        <w:trPr>
          <w:trHeight w:hRule="exact" w:val="29"/>
        </w:trPr>
        <w:tc>
          <w:tcPr>
            <w:tcW w:w="280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000000"/>
          </w:tcPr>
          <w:p w:rsidR="00F619D0" w:rsidRPr="00540A42" w:rsidRDefault="00F619D0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0827" w:type="dxa"/>
            <w:gridSpan w:val="1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619D0" w:rsidRPr="00540A42" w:rsidRDefault="00F619D0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64315C" w:rsidRPr="005C6330" w:rsidRDefault="0064315C" w:rsidP="00207F59">
      <w:pPr>
        <w:tabs>
          <w:tab w:val="left" w:pos="5220"/>
          <w:tab w:val="left" w:pos="9360"/>
        </w:tabs>
        <w:rPr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1999"/>
        <w:gridCol w:w="1299"/>
        <w:gridCol w:w="51"/>
        <w:gridCol w:w="270"/>
        <w:gridCol w:w="1350"/>
        <w:gridCol w:w="1620"/>
        <w:gridCol w:w="18"/>
        <w:gridCol w:w="252"/>
        <w:gridCol w:w="990"/>
        <w:gridCol w:w="270"/>
        <w:gridCol w:w="1260"/>
        <w:gridCol w:w="1440"/>
      </w:tblGrid>
      <w:tr w:rsidR="00FB2296" w:rsidRPr="00540A42" w:rsidTr="00F86E0C">
        <w:trPr>
          <w:trHeight w:val="288"/>
        </w:trPr>
        <w:tc>
          <w:tcPr>
            <w:tcW w:w="26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000000"/>
            <w:textDirection w:val="btLr"/>
            <w:vAlign w:val="center"/>
          </w:tcPr>
          <w:p w:rsidR="00FB2296" w:rsidRPr="00540A42" w:rsidRDefault="00FB2296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3298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B2296" w:rsidRDefault="00FB2296" w:rsidP="000A471C">
            <w:pPr>
              <w:tabs>
                <w:tab w:val="left" w:pos="5220"/>
                <w:tab w:val="left" w:pos="9360"/>
              </w:tabs>
              <w:ind w:firstLine="88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Number ill/affected</w:t>
            </w:r>
            <w:r w:rsidR="002F2E6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</w:t>
            </w:r>
            <w:r w:rsidR="002F2E64">
              <w:rPr>
                <w:rFonts w:ascii="Tahoma" w:hAnsi="Tahoma" w:cs="Tahoma"/>
                <w:sz w:val="16"/>
                <w:szCs w:val="16"/>
              </w:rPr>
              <w:t>Patients: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bookmarkStart w:id="8" w:name="Text369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  <w:p w:rsidR="002F2E64" w:rsidRDefault="002F2E64" w:rsidP="002F2E64">
            <w:pPr>
              <w:tabs>
                <w:tab w:val="left" w:pos="5220"/>
                <w:tab w:val="left" w:pos="9360"/>
              </w:tabs>
              <w:ind w:firstLine="8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             Staff</w:t>
            </w:r>
            <w:r w:rsidRPr="00540A42">
              <w:rPr>
                <w:rFonts w:ascii="Tahoma" w:hAnsi="Tahoma" w:cs="Tahoma"/>
                <w:sz w:val="16"/>
                <w:szCs w:val="16"/>
              </w:rPr>
              <w:t>: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:rsidR="002F2E64" w:rsidRPr="00540A42" w:rsidRDefault="002F2E64" w:rsidP="000A471C">
            <w:pPr>
              <w:tabs>
                <w:tab w:val="left" w:pos="5220"/>
                <w:tab w:val="left" w:pos="9360"/>
              </w:tabs>
              <w:ind w:firstLine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B2296" w:rsidRDefault="00FB2296" w:rsidP="000A471C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Number in facility/at risk</w:t>
            </w:r>
            <w:r w:rsidR="002F2E64">
              <w:rPr>
                <w:rFonts w:ascii="Tahoma" w:hAnsi="Tahoma" w:cs="Tahoma"/>
                <w:sz w:val="16"/>
                <w:szCs w:val="16"/>
              </w:rPr>
              <w:t xml:space="preserve">   Patients: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bookmarkStart w:id="9" w:name="Text370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  <w:p w:rsidR="002F2E64" w:rsidRDefault="002F2E64" w:rsidP="002F2E64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                    Staff</w:t>
            </w:r>
            <w:r w:rsidRPr="00540A42">
              <w:rPr>
                <w:rFonts w:ascii="Tahoma" w:hAnsi="Tahoma" w:cs="Tahoma"/>
                <w:sz w:val="16"/>
                <w:szCs w:val="16"/>
              </w:rPr>
              <w:t>: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:rsidR="002F2E64" w:rsidRPr="00540A42" w:rsidRDefault="002F2E64" w:rsidP="000A471C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2" w:type="dxa"/>
            <w:gridSpan w:val="5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B2296" w:rsidRPr="00540A42" w:rsidRDefault="009F780C" w:rsidP="00BE233B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BE233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B2296">
              <w:rPr>
                <w:rFonts w:ascii="Tahoma" w:hAnsi="Tahoma" w:cs="Tahoma"/>
                <w:sz w:val="16"/>
                <w:szCs w:val="16"/>
              </w:rPr>
              <w:t xml:space="preserve">Male      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BE233B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FB2296">
              <w:rPr>
                <w:rFonts w:ascii="Tahoma" w:hAnsi="Tahoma" w:cs="Tahoma"/>
                <w:sz w:val="16"/>
                <w:szCs w:val="16"/>
              </w:rPr>
              <w:t xml:space="preserve"> Female</w:t>
            </w:r>
            <w:r w:rsidR="0072552F">
              <w:rPr>
                <w:rFonts w:ascii="Tahoma" w:hAnsi="Tahoma" w:cs="Tahoma"/>
                <w:sz w:val="16"/>
                <w:szCs w:val="16"/>
              </w:rPr>
              <w:t xml:space="preserve"> (Counts, not %)</w:t>
            </w:r>
          </w:p>
        </w:tc>
      </w:tr>
      <w:tr w:rsidR="00FB2296" w:rsidRPr="00540A42" w:rsidTr="00F86E0C">
        <w:trPr>
          <w:trHeight w:val="288"/>
        </w:trPr>
        <w:tc>
          <w:tcPr>
            <w:tcW w:w="26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000000"/>
            <w:textDirection w:val="btLr"/>
            <w:vAlign w:val="center"/>
          </w:tcPr>
          <w:p w:rsidR="00FB2296" w:rsidRPr="00540A42" w:rsidRDefault="00FB2296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3298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B2296" w:rsidRPr="00540A42" w:rsidRDefault="00FB2296" w:rsidP="000A471C">
            <w:pPr>
              <w:tabs>
                <w:tab w:val="left" w:pos="5220"/>
                <w:tab w:val="left" w:pos="9360"/>
              </w:tabs>
              <w:ind w:firstLine="88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1</w:t>
            </w:r>
            <w:r w:rsidRPr="00540A42">
              <w:rPr>
                <w:rFonts w:ascii="Tahoma" w:hAnsi="Tahoma" w:cs="Tahoma"/>
                <w:sz w:val="16"/>
                <w:szCs w:val="16"/>
                <w:vertAlign w:val="superscript"/>
              </w:rPr>
              <w:t>st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known onset date: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bookmarkStart w:id="10" w:name="Text381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752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:rsidR="00FB2296" w:rsidRPr="00540A42" w:rsidRDefault="00FB2296" w:rsidP="000A471C">
            <w:pPr>
              <w:tabs>
                <w:tab w:val="left" w:pos="972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Last known onset </w:t>
            </w: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540A42">
              <w:rPr>
                <w:rFonts w:ascii="Tahoma" w:hAnsi="Tahoma" w:cs="Tahoma"/>
                <w:sz w:val="16"/>
                <w:szCs w:val="16"/>
              </w:rPr>
              <w:t>ate: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bookmarkStart w:id="11" w:name="Text382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</w:tr>
      <w:tr w:rsidR="003745AC" w:rsidRPr="00540A42" w:rsidTr="00D500B6">
        <w:trPr>
          <w:trHeight w:val="288"/>
        </w:trPr>
        <w:tc>
          <w:tcPr>
            <w:tcW w:w="269" w:type="dxa"/>
            <w:vMerge w:val="restart"/>
            <w:tcBorders>
              <w:left w:val="single" w:sz="18" w:space="0" w:color="auto"/>
              <w:right w:val="nil"/>
            </w:tcBorders>
            <w:shd w:val="clear" w:color="auto" w:fill="000000"/>
            <w:textDirection w:val="btLr"/>
            <w:vAlign w:val="center"/>
          </w:tcPr>
          <w:p w:rsidR="003745AC" w:rsidRPr="00D500B6" w:rsidRDefault="00D500B6" w:rsidP="00D500B6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  <w:r>
              <w:rPr>
                <w:rFonts w:ascii="Tahoma" w:hAnsi="Tahoma" w:cs="Tahoma"/>
                <w:b/>
                <w:color w:val="FFFFFF"/>
                <w:sz w:val="12"/>
                <w:szCs w:val="12"/>
              </w:rPr>
              <w:t>CLINICAL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Default="003745AC" w:rsidP="00362A7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 w:rsidRPr="008C237E">
              <w:rPr>
                <w:rFonts w:ascii="Tahoma" w:hAnsi="Tahoma" w:cs="Tahoma"/>
                <w:sz w:val="16"/>
                <w:szCs w:val="16"/>
              </w:rPr>
              <w:t>Age range of cases</w:t>
            </w:r>
            <w:r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AB11CD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&lt;1 year             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3745AC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20-49 years        </w:t>
            </w: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29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D9D9D9"/>
            <w:vAlign w:val="bottom"/>
          </w:tcPr>
          <w:p w:rsidR="003745AC" w:rsidRPr="00540A42" w:rsidRDefault="003745AC" w:rsidP="00765641">
            <w:pPr>
              <w:tabs>
                <w:tab w:val="left" w:pos="5220"/>
                <w:tab w:val="left" w:pos="9360"/>
              </w:tabs>
              <w:ind w:lef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45AC" w:rsidRPr="00540A42" w:rsidTr="00403765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nil"/>
            </w:tcBorders>
            <w:shd w:val="clear" w:color="auto" w:fill="000000"/>
            <w:vAlign w:val="center"/>
          </w:tcPr>
          <w:p w:rsidR="003745AC" w:rsidRPr="00540A42" w:rsidRDefault="003745A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2" w:space="0" w:color="auto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3745AC" w:rsidRDefault="003745AC" w:rsidP="00362A7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AB11CD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1-4 years           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AB11CD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745AC" w:rsidRPr="001424AC">
              <w:rPr>
                <w:rFonts w:ascii="Tahoma" w:hAnsi="Tahoma" w:cs="Tahoma"/>
                <w:sz w:val="16"/>
                <w:szCs w:val="16"/>
              </w:rPr>
              <w:t>50-74 years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      </w:t>
            </w: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2970" w:type="dxa"/>
            <w:gridSpan w:val="3"/>
            <w:vMerge/>
            <w:tcBorders>
              <w:left w:val="single" w:sz="2" w:space="0" w:color="auto"/>
              <w:right w:val="single" w:sz="18" w:space="0" w:color="auto"/>
            </w:tcBorders>
            <w:shd w:val="clear" w:color="auto" w:fill="D9D9D9"/>
            <w:vAlign w:val="bottom"/>
          </w:tcPr>
          <w:p w:rsidR="003745AC" w:rsidRPr="00540A42" w:rsidRDefault="003745AC" w:rsidP="00765641">
            <w:pPr>
              <w:tabs>
                <w:tab w:val="left" w:pos="5220"/>
                <w:tab w:val="left" w:pos="9360"/>
              </w:tabs>
              <w:ind w:lef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45AC" w:rsidRPr="00540A42" w:rsidTr="00403765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nil"/>
            </w:tcBorders>
            <w:shd w:val="clear" w:color="auto" w:fill="000000"/>
            <w:vAlign w:val="center"/>
          </w:tcPr>
          <w:p w:rsidR="003745AC" w:rsidRPr="00540A42" w:rsidRDefault="003745A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3745AC" w:rsidRDefault="003745AC" w:rsidP="00362A7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AB11CD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5-9 years           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AB11CD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2552F">
              <w:rPr>
                <w:rFonts w:ascii="Tahoma" w:hAnsi="Tahoma" w:cs="Tahoma"/>
                <w:sz w:val="16"/>
                <w:szCs w:val="16"/>
              </w:rPr>
              <w:t>≥</w:t>
            </w:r>
            <w:r w:rsidR="003745AC" w:rsidRPr="001424AC">
              <w:rPr>
                <w:rFonts w:ascii="Tahoma" w:hAnsi="Tahoma" w:cs="Tahoma"/>
                <w:sz w:val="16"/>
                <w:szCs w:val="16"/>
              </w:rPr>
              <w:t>75 years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         </w:t>
            </w: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2970" w:type="dxa"/>
            <w:gridSpan w:val="3"/>
            <w:vMerge/>
            <w:tcBorders>
              <w:left w:val="single" w:sz="2" w:space="0" w:color="auto"/>
              <w:right w:val="single" w:sz="18" w:space="0" w:color="auto"/>
            </w:tcBorders>
            <w:shd w:val="clear" w:color="auto" w:fill="D9D9D9"/>
            <w:vAlign w:val="bottom"/>
          </w:tcPr>
          <w:p w:rsidR="003745AC" w:rsidRPr="00540A42" w:rsidRDefault="003745AC" w:rsidP="00765641">
            <w:pPr>
              <w:tabs>
                <w:tab w:val="left" w:pos="5220"/>
                <w:tab w:val="left" w:pos="9360"/>
              </w:tabs>
              <w:ind w:lef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45AC" w:rsidRPr="00540A42" w:rsidTr="00403765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nil"/>
            </w:tcBorders>
            <w:shd w:val="clear" w:color="auto" w:fill="000000"/>
            <w:vAlign w:val="center"/>
          </w:tcPr>
          <w:p w:rsidR="003745AC" w:rsidRPr="00540A42" w:rsidRDefault="003745A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Default="003745AC" w:rsidP="00362A7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AB11CD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10-19 years       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AB11CD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745AC" w:rsidRPr="001424AC">
              <w:rPr>
                <w:rFonts w:ascii="Tahoma" w:hAnsi="Tahoma" w:cs="Tahoma"/>
                <w:sz w:val="16"/>
                <w:szCs w:val="16"/>
              </w:rPr>
              <w:t>unknown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745A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3745AC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297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9D9D9"/>
            <w:vAlign w:val="bottom"/>
          </w:tcPr>
          <w:p w:rsidR="003745AC" w:rsidRPr="00540A42" w:rsidRDefault="003745AC" w:rsidP="00765641">
            <w:pPr>
              <w:tabs>
                <w:tab w:val="left" w:pos="5220"/>
                <w:tab w:val="left" w:pos="9360"/>
              </w:tabs>
              <w:ind w:lef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6E0C" w:rsidRPr="00540A42" w:rsidTr="00FE189C">
        <w:trPr>
          <w:trHeight w:val="346"/>
        </w:trPr>
        <w:tc>
          <w:tcPr>
            <w:tcW w:w="269" w:type="dxa"/>
            <w:vMerge/>
            <w:tcBorders>
              <w:left w:val="single" w:sz="18" w:space="0" w:color="auto"/>
              <w:right w:val="nil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bottom"/>
          </w:tcPr>
          <w:p w:rsidR="00F86E0C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Symptoms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bottom"/>
          </w:tcPr>
          <w:p w:rsidR="00F86E0C" w:rsidRPr="00AB11CD" w:rsidRDefault="00F86E0C" w:rsidP="00FE189C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B11CD">
              <w:rPr>
                <w:rFonts w:ascii="Tahoma" w:hAnsi="Tahoma" w:cs="Tahoma"/>
                <w:sz w:val="14"/>
                <w:szCs w:val="14"/>
              </w:rPr>
              <w:t>#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B11CD">
              <w:rPr>
                <w:rFonts w:ascii="Tahoma" w:hAnsi="Tahoma" w:cs="Tahoma"/>
                <w:sz w:val="14"/>
                <w:szCs w:val="14"/>
              </w:rPr>
              <w:t>Cases with</w:t>
            </w:r>
            <w:r w:rsidR="00FE189C">
              <w:rPr>
                <w:rFonts w:ascii="Tahoma" w:hAnsi="Tahoma" w:cs="Tahoma"/>
                <w:sz w:val="14"/>
                <w:szCs w:val="14"/>
              </w:rPr>
              <w:br/>
            </w:r>
            <w:r w:rsidRPr="00AB11CD">
              <w:rPr>
                <w:rFonts w:ascii="Tahoma" w:hAnsi="Tahoma" w:cs="Tahoma"/>
                <w:sz w:val="14"/>
                <w:szCs w:val="14"/>
              </w:rPr>
              <w:t>symptoms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bottom"/>
          </w:tcPr>
          <w:p w:rsidR="00F86E0C" w:rsidRPr="00AB11CD" w:rsidRDefault="00F86E0C" w:rsidP="00F86E0C">
            <w:pPr>
              <w:tabs>
                <w:tab w:val="left" w:pos="5220"/>
                <w:tab w:val="left" w:pos="9360"/>
              </w:tabs>
              <w:ind w:lef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B11CD">
              <w:rPr>
                <w:rFonts w:ascii="Tahoma" w:hAnsi="Tahoma" w:cs="Tahoma"/>
                <w:sz w:val="14"/>
                <w:szCs w:val="14"/>
              </w:rPr>
              <w:t>Total # cases for</w:t>
            </w:r>
            <w:r>
              <w:rPr>
                <w:rFonts w:ascii="Tahoma" w:hAnsi="Tahoma" w:cs="Tahoma"/>
                <w:sz w:val="14"/>
                <w:szCs w:val="14"/>
              </w:rPr>
              <w:br/>
            </w:r>
            <w:r w:rsidRPr="00AB11CD">
              <w:rPr>
                <w:rFonts w:ascii="Tahoma" w:hAnsi="Tahoma" w:cs="Tahoma"/>
                <w:sz w:val="14"/>
                <w:szCs w:val="14"/>
              </w:rPr>
              <w:t>whom info available</w:t>
            </w:r>
          </w:p>
        </w:tc>
        <w:tc>
          <w:tcPr>
            <w:tcW w:w="31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bottom"/>
          </w:tcPr>
          <w:p w:rsidR="00F86E0C" w:rsidRPr="00540A42" w:rsidRDefault="00F86E0C" w:rsidP="00885A2C">
            <w:pPr>
              <w:tabs>
                <w:tab w:val="left" w:pos="5220"/>
                <w:tab w:val="left" w:pos="9360"/>
              </w:tabs>
              <w:ind w:left="-108" w:firstLine="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bottom"/>
          </w:tcPr>
          <w:p w:rsidR="00F86E0C" w:rsidRPr="00540A42" w:rsidRDefault="00F86E0C" w:rsidP="00BE233B">
            <w:pPr>
              <w:tabs>
                <w:tab w:val="left" w:pos="5220"/>
                <w:tab w:val="left" w:pos="9360"/>
              </w:tabs>
              <w:spacing w:after="100"/>
              <w:ind w:left="-11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B11CD">
              <w:rPr>
                <w:rFonts w:ascii="Tahoma" w:hAnsi="Tahoma" w:cs="Tahoma"/>
                <w:sz w:val="14"/>
                <w:szCs w:val="14"/>
              </w:rPr>
              <w:t>#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B11CD">
              <w:rPr>
                <w:rFonts w:ascii="Tahoma" w:hAnsi="Tahoma" w:cs="Tahoma"/>
                <w:sz w:val="14"/>
                <w:szCs w:val="14"/>
              </w:rPr>
              <w:t>Cases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9D9D9"/>
            <w:vAlign w:val="bottom"/>
          </w:tcPr>
          <w:p w:rsidR="00F86E0C" w:rsidRPr="00540A42" w:rsidRDefault="00F86E0C" w:rsidP="00DC66E4">
            <w:pPr>
              <w:tabs>
                <w:tab w:val="left" w:pos="5220"/>
                <w:tab w:val="left" w:pos="9360"/>
              </w:tabs>
              <w:ind w:lef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B11CD">
              <w:rPr>
                <w:rFonts w:ascii="Tahoma" w:hAnsi="Tahoma" w:cs="Tahoma"/>
                <w:sz w:val="14"/>
                <w:szCs w:val="14"/>
              </w:rPr>
              <w:t>Total # cases for</w:t>
            </w:r>
            <w:r>
              <w:rPr>
                <w:rFonts w:ascii="Tahoma" w:hAnsi="Tahoma" w:cs="Tahoma"/>
                <w:sz w:val="14"/>
                <w:szCs w:val="14"/>
              </w:rPr>
              <w:br/>
            </w:r>
            <w:r w:rsidRPr="00AB11CD">
              <w:rPr>
                <w:rFonts w:ascii="Tahoma" w:hAnsi="Tahoma" w:cs="Tahoma"/>
                <w:sz w:val="14"/>
                <w:szCs w:val="14"/>
              </w:rPr>
              <w:t xml:space="preserve"> whom info available</w:t>
            </w:r>
          </w:p>
        </w:tc>
      </w:tr>
      <w:tr w:rsidR="00FE189C" w:rsidRPr="00540A42" w:rsidTr="00FE189C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single" w:sz="2" w:space="0" w:color="auto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</w:t>
            </w:r>
            <w:r w:rsidRPr="00540A42">
              <w:rPr>
                <w:rFonts w:ascii="Tahoma" w:hAnsi="Tahoma" w:cs="Tahoma"/>
                <w:sz w:val="16"/>
                <w:szCs w:val="16"/>
              </w:rPr>
              <w:t>ausea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firstLine="8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80822">
              <w:rPr>
                <w:rFonts w:ascii="Tahoma" w:hAnsi="Tahoma" w:cs="Tahoma"/>
                <w:sz w:val="16"/>
                <w:szCs w:val="16"/>
              </w:rPr>
              <w:t> </w:t>
            </w:r>
            <w:r w:rsidR="00280822">
              <w:rPr>
                <w:rFonts w:ascii="Tahoma" w:hAnsi="Tahoma" w:cs="Tahoma"/>
                <w:sz w:val="16"/>
                <w:szCs w:val="16"/>
              </w:rPr>
              <w:t> </w:t>
            </w:r>
            <w:r w:rsidR="00280822">
              <w:rPr>
                <w:rFonts w:ascii="Tahoma" w:hAnsi="Tahoma" w:cs="Tahoma"/>
                <w:sz w:val="16"/>
                <w:szCs w:val="16"/>
              </w:rPr>
              <w:t> </w:t>
            </w:r>
            <w:r w:rsidR="00280822">
              <w:rPr>
                <w:rFonts w:ascii="Tahoma" w:hAnsi="Tahoma" w:cs="Tahoma"/>
                <w:sz w:val="16"/>
                <w:szCs w:val="16"/>
              </w:rPr>
              <w:t> </w:t>
            </w:r>
            <w:r w:rsidR="00280822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FE189C" w:rsidP="00FE189C">
            <w:pPr>
              <w:tabs>
                <w:tab w:val="left" w:pos="5220"/>
                <w:tab w:val="left" w:pos="9360"/>
              </w:tabs>
              <w:ind w:hanging="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>Any seen by</w:t>
            </w:r>
            <w:r w:rsidR="00F86E0C">
              <w:rPr>
                <w:rFonts w:ascii="Tahoma" w:hAnsi="Tahoma" w:cs="Tahoma"/>
                <w:sz w:val="16"/>
                <w:szCs w:val="16"/>
              </w:rPr>
              <w:t xml:space="preserve"> p</w:t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>hysician?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Y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N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>U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FE189C" w:rsidRPr="00540A42" w:rsidTr="00FE189C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</w:t>
            </w:r>
            <w:r w:rsidRPr="00540A42">
              <w:rPr>
                <w:rFonts w:ascii="Tahoma" w:hAnsi="Tahoma" w:cs="Tahoma"/>
                <w:sz w:val="16"/>
                <w:szCs w:val="16"/>
              </w:rPr>
              <w:t>ever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firstLine="8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F86E0C" w:rsidP="003745AC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Any hospitalized?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Y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N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>U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FE189C" w:rsidRPr="00540A42" w:rsidTr="00FE189C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</w:t>
            </w:r>
            <w:r w:rsidRPr="00540A42">
              <w:rPr>
                <w:rFonts w:ascii="Tahoma" w:hAnsi="Tahoma" w:cs="Tahoma"/>
                <w:sz w:val="16"/>
                <w:szCs w:val="16"/>
              </w:rPr>
              <w:t>omiting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firstLine="8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F86E0C" w:rsidP="003745AC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Any died?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Y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N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>U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FE189C" w:rsidRPr="00540A42" w:rsidTr="00FE189C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540A42">
              <w:rPr>
                <w:rFonts w:ascii="Tahoma" w:hAnsi="Tahoma" w:cs="Tahoma"/>
                <w:sz w:val="16"/>
                <w:szCs w:val="16"/>
              </w:rPr>
              <w:t>bdominal pain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firstLine="8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F86E0C" w:rsidP="003745AC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Visited ER?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Y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 xml:space="preserve">N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E0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F86E0C" w:rsidRPr="00540A42">
              <w:rPr>
                <w:rFonts w:ascii="Tahoma" w:hAnsi="Tahoma" w:cs="Tahoma"/>
                <w:sz w:val="16"/>
                <w:szCs w:val="16"/>
              </w:rPr>
              <w:t>U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86E0C" w:rsidRDefault="009F780C" w:rsidP="00BE233B">
            <w:pPr>
              <w:tabs>
                <w:tab w:val="left" w:pos="5220"/>
                <w:tab w:val="left" w:pos="9360"/>
              </w:tabs>
              <w:ind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233B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="00BE233B">
              <w:rPr>
                <w:rFonts w:ascii="Tahoma" w:hAnsi="Tahoma" w:cs="Tahoma"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F86E0C" w:rsidRPr="00540A42" w:rsidTr="00FE189C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</w:t>
            </w:r>
            <w:r w:rsidRPr="00540A42">
              <w:rPr>
                <w:rFonts w:ascii="Tahoma" w:hAnsi="Tahoma" w:cs="Tahoma"/>
                <w:sz w:val="16"/>
                <w:szCs w:val="16"/>
              </w:rPr>
              <w:t>eadache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firstLine="8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585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9D9D9"/>
            <w:vAlign w:val="bottom"/>
          </w:tcPr>
          <w:p w:rsidR="00F86E0C" w:rsidRPr="00540A42" w:rsidRDefault="003745AC" w:rsidP="00EA5531">
            <w:pPr>
              <w:tabs>
                <w:tab w:val="left" w:pos="5220"/>
                <w:tab w:val="left" w:pos="9360"/>
              </w:tabs>
              <w:ind w:left="-108" w:firstLine="108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6"/>
              </w:rPr>
              <w:t>Duration:</w:t>
            </w:r>
          </w:p>
        </w:tc>
      </w:tr>
      <w:tr w:rsidR="00F86E0C" w:rsidRPr="00540A42" w:rsidTr="00FE189C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540A42">
              <w:rPr>
                <w:rFonts w:ascii="Tahoma" w:hAnsi="Tahoma" w:cs="Tahoma"/>
                <w:sz w:val="16"/>
                <w:szCs w:val="16"/>
              </w:rPr>
              <w:t>iarrhea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firstLine="8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585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86E0C" w:rsidRPr="00540A42" w:rsidRDefault="009F780C" w:rsidP="003745AC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745A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t>less than 24 hrs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45A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t>24-48 hrs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45A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t>more than 48 hrs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</w:tc>
      </w:tr>
      <w:tr w:rsidR="00F86E0C" w:rsidRPr="00540A42" w:rsidTr="00FE189C">
        <w:trPr>
          <w:trHeight w:val="288"/>
        </w:trPr>
        <w:tc>
          <w:tcPr>
            <w:tcW w:w="2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999" w:type="dxa"/>
            <w:tcBorders>
              <w:top w:val="nil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F86E0C" w:rsidRPr="00540A42" w:rsidRDefault="00F86E0C" w:rsidP="00B87F15">
            <w:pPr>
              <w:tabs>
                <w:tab w:val="left" w:pos="5220"/>
                <w:tab w:val="left" w:pos="9360"/>
              </w:tabs>
              <w:ind w:firstLine="87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540A42">
              <w:rPr>
                <w:rFonts w:ascii="Tahoma" w:hAnsi="Tahoma" w:cs="Tahoma"/>
                <w:sz w:val="16"/>
                <w:szCs w:val="16"/>
              </w:rPr>
              <w:t>loody diarrhea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firstLine="8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:rsidR="00116DFD" w:rsidRDefault="009F780C">
            <w:pPr>
              <w:tabs>
                <w:tab w:val="left" w:pos="5220"/>
                <w:tab w:val="left" w:pos="9360"/>
              </w:tabs>
              <w:ind w:left="-108" w:firstLine="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7EE1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2C7EE1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5850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F86E0C" w:rsidRPr="00540A42" w:rsidRDefault="009F780C" w:rsidP="003745AC">
            <w:pPr>
              <w:tabs>
                <w:tab w:val="left" w:pos="5220"/>
                <w:tab w:val="left" w:pos="9360"/>
              </w:tabs>
              <w:ind w:left="-108" w:firstLine="108"/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745A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t>ongoing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              </w:t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745AC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3745AC" w:rsidRPr="00540A42">
              <w:rPr>
                <w:rFonts w:ascii="Tahoma" w:hAnsi="Tahoma" w:cs="Tahoma"/>
                <w:sz w:val="16"/>
                <w:szCs w:val="16"/>
              </w:rPr>
              <w:t>unknown</w:t>
            </w:r>
            <w:r w:rsidR="003745AC"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</w:tc>
      </w:tr>
      <w:tr w:rsidR="00F86E0C" w:rsidRPr="00540A42" w:rsidTr="00F86E0C">
        <w:trPr>
          <w:trHeight w:hRule="exact" w:val="29"/>
        </w:trPr>
        <w:tc>
          <w:tcPr>
            <w:tcW w:w="269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color w:val="FFFFFF"/>
                <w:sz w:val="16"/>
                <w:szCs w:val="16"/>
              </w:rPr>
            </w:pPr>
          </w:p>
        </w:tc>
        <w:tc>
          <w:tcPr>
            <w:tcW w:w="10819" w:type="dxa"/>
            <w:gridSpan w:val="1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86E0C" w:rsidRPr="00540A42" w:rsidRDefault="00F86E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4168A" w:rsidRPr="005C6330" w:rsidRDefault="00F4168A" w:rsidP="00207F59">
      <w:pPr>
        <w:tabs>
          <w:tab w:val="left" w:pos="5220"/>
          <w:tab w:val="left" w:pos="9360"/>
        </w:tabs>
        <w:rPr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2160"/>
        <w:gridCol w:w="1440"/>
        <w:gridCol w:w="1440"/>
        <w:gridCol w:w="1080"/>
        <w:gridCol w:w="2340"/>
        <w:gridCol w:w="2340"/>
      </w:tblGrid>
      <w:tr w:rsidR="0085354E" w:rsidRPr="00540A42" w:rsidTr="00750ED8">
        <w:trPr>
          <w:trHeight w:hRule="exact" w:val="259"/>
        </w:trPr>
        <w:tc>
          <w:tcPr>
            <w:tcW w:w="28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  <w:r w:rsidRPr="00540A42">
              <w:rPr>
                <w:rFonts w:ascii="Tahoma" w:hAnsi="Tahoma" w:cs="Tahoma"/>
                <w:b/>
                <w:color w:val="FFFFFF"/>
                <w:sz w:val="12"/>
                <w:szCs w:val="12"/>
              </w:rPr>
              <w:t>LABORATORY</w:t>
            </w:r>
          </w:p>
        </w:tc>
        <w:tc>
          <w:tcPr>
            <w:tcW w:w="10800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Any lab testing done? 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Y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N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U     </w:t>
            </w:r>
            <w:r w:rsidRPr="00540A42">
              <w:rPr>
                <w:rFonts w:ascii="Tahoma" w:hAnsi="Tahoma" w:cs="Tahoma"/>
                <w:i/>
                <w:sz w:val="16"/>
                <w:szCs w:val="16"/>
              </w:rPr>
              <w:t>If yes, complete table below</w:t>
            </w:r>
            <w:r w:rsidR="005C6330" w:rsidRPr="00540A42">
              <w:rPr>
                <w:rFonts w:ascii="Tahoma" w:hAnsi="Tahoma" w:cs="Tahoma"/>
                <w:i/>
                <w:sz w:val="16"/>
                <w:szCs w:val="16"/>
              </w:rPr>
              <w:t>:</w:t>
            </w:r>
          </w:p>
        </w:tc>
      </w:tr>
      <w:tr w:rsidR="0085354E" w:rsidRPr="00540A42" w:rsidTr="00750ED8">
        <w:trPr>
          <w:trHeight w:val="259"/>
        </w:trPr>
        <w:tc>
          <w:tcPr>
            <w:tcW w:w="28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Lab name/phone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Collection date: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Tested for: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Specimen source: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Lab result: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If positive, etiologic agent (genus, species, serotype):</w:t>
            </w:r>
          </w:p>
        </w:tc>
      </w:tr>
      <w:tr w:rsidR="0085354E" w:rsidRPr="00540A42" w:rsidTr="00750ED8">
        <w:trPr>
          <w:trHeight w:val="144"/>
        </w:trPr>
        <w:tc>
          <w:tcPr>
            <w:tcW w:w="28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bookmarkStart w:id="12" w:name="Text366"/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bookmarkStart w:id="13" w:name="Text367"/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bacteria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viruses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chemicals/toxins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parasites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stool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 xml:space="preserve">other: 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bookmarkStart w:id="14" w:name="Text368"/>
            <w:r w:rsidR="0085354E" w:rsidRPr="00FE50FF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FORMTEXT </w:instrTex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separate"/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end"/>
            </w:r>
            <w:bookmarkEnd w:id="14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4E" w:rsidRPr="00540A42" w:rsidRDefault="009F780C" w:rsidP="00540A42">
            <w:pPr>
              <w:tabs>
                <w:tab w:val="left" w:pos="612"/>
                <w:tab w:val="left" w:pos="1152"/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pos</w:t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neg</w:t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pres</w:t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t>ump</w:t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 xml:space="preserve"> pos</w:t>
            </w:r>
          </w:p>
          <w:p w:rsidR="0085354E" w:rsidRPr="00540A42" w:rsidRDefault="009F780C" w:rsidP="00540A42">
            <w:pPr>
              <w:tabs>
                <w:tab w:val="left" w:pos="792"/>
                <w:tab w:val="left" w:pos="1152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</w:rPr>
              <w:t>inconclusive</w:t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</w:rPr>
              <w:t>pending</w:t>
            </w:r>
            <w:r w:rsidR="0085354E" w:rsidRPr="00540A42">
              <w:rPr>
                <w:rFonts w:ascii="Tahoma" w:hAnsi="Tahoma" w:cs="Tahoma"/>
                <w:sz w:val="14"/>
                <w:szCs w:val="1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1692"/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  <w:lang w:val="es-MX"/>
              </w:rPr>
            </w:pPr>
            <w:r w:rsidRPr="00540A42">
              <w:rPr>
                <w:rFonts w:ascii="Tahoma" w:hAnsi="Tahoma" w:cs="Tahoma"/>
                <w:sz w:val="16"/>
                <w:szCs w:val="16"/>
                <w:lang w:val="es-MX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bookmarkStart w:id="15" w:name="Text371"/>
            <w:r w:rsidR="0085354E" w:rsidRPr="00540A42">
              <w:rPr>
                <w:rFonts w:ascii="Tahoma" w:hAnsi="Tahoma" w:cs="Tahoma"/>
                <w:sz w:val="16"/>
                <w:szCs w:val="16"/>
                <w:lang w:val="es-MX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  <w:lang w:val="es-MX"/>
              </w:rPr>
            </w:r>
            <w:r w:rsidRPr="00540A42">
              <w:rPr>
                <w:rFonts w:ascii="Tahoma" w:hAnsi="Tahoma" w:cs="Tahoma"/>
                <w:sz w:val="16"/>
                <w:szCs w:val="16"/>
                <w:lang w:val="es-MX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  <w:lang w:val="es-MX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  <w:lang w:val="es-MX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  <w:lang w:val="es-MX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  <w:lang w:val="es-MX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  <w:lang w:val="es-MX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  <w:lang w:val="es-MX"/>
              </w:rPr>
              <w:fldChar w:fldCharType="end"/>
            </w:r>
            <w:bookmarkEnd w:id="15"/>
          </w:p>
        </w:tc>
      </w:tr>
      <w:tr w:rsidR="0085354E" w:rsidRPr="00540A42" w:rsidTr="00750ED8">
        <w:trPr>
          <w:trHeight w:val="144"/>
        </w:trPr>
        <w:tc>
          <w:tcPr>
            <w:tcW w:w="28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bacteria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viruses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chemicals/toxins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parasites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stool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 xml:space="preserve">other: 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 w:rsidR="0085354E" w:rsidRPr="00FE50FF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FORMTEXT </w:instrTex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separate"/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13" w:rsidRPr="00540A42" w:rsidRDefault="009F780C" w:rsidP="00540A42">
            <w:pPr>
              <w:tabs>
                <w:tab w:val="left" w:pos="612"/>
                <w:tab w:val="left" w:pos="1152"/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t>pos</w:t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t>neg</w:t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t>presump pos</w:t>
            </w:r>
          </w:p>
          <w:p w:rsidR="0085354E" w:rsidRPr="00540A42" w:rsidRDefault="009F780C" w:rsidP="00540A42">
            <w:pPr>
              <w:tabs>
                <w:tab w:val="left" w:pos="1152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161413" w:rsidRPr="00540A42">
              <w:rPr>
                <w:rFonts w:ascii="Tahoma" w:hAnsi="Tahoma" w:cs="Tahoma"/>
                <w:sz w:val="14"/>
                <w:szCs w:val="14"/>
              </w:rPr>
              <w:t>inconclusive</w:t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61413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161413" w:rsidRPr="00540A42">
              <w:rPr>
                <w:rFonts w:ascii="Tahoma" w:hAnsi="Tahoma" w:cs="Tahoma"/>
                <w:sz w:val="14"/>
                <w:szCs w:val="14"/>
              </w:rPr>
              <w:t>pending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1692"/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bookmarkStart w:id="16" w:name="Text372"/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</w:tr>
      <w:tr w:rsidR="0085354E" w:rsidRPr="00540A42" w:rsidTr="00750ED8">
        <w:trPr>
          <w:trHeight w:val="144"/>
        </w:trPr>
        <w:tc>
          <w:tcPr>
            <w:tcW w:w="28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bacteria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viruses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chemicals/toxins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parasites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>stool</w:t>
            </w:r>
          </w:p>
          <w:p w:rsidR="0085354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5354E" w:rsidRPr="00540A42">
              <w:rPr>
                <w:rFonts w:ascii="Tahoma" w:hAnsi="Tahoma" w:cs="Tahoma"/>
                <w:sz w:val="14"/>
                <w:szCs w:val="14"/>
                <w:lang w:val="es-MX"/>
              </w:rPr>
              <w:t xml:space="preserve">other: 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 w:rsidR="0085354E" w:rsidRPr="00FE50FF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FORMTEXT </w:instrTex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separate"/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85354E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30" w:rsidRPr="00540A42" w:rsidRDefault="009F780C" w:rsidP="00540A42">
            <w:pPr>
              <w:tabs>
                <w:tab w:val="left" w:pos="612"/>
                <w:tab w:val="left" w:pos="1152"/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t>pos</w:t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t>neg</w:t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t>presump pos</w:t>
            </w:r>
          </w:p>
          <w:p w:rsidR="0085354E" w:rsidRPr="00540A42" w:rsidRDefault="009F780C" w:rsidP="00540A42">
            <w:pPr>
              <w:tabs>
                <w:tab w:val="left" w:pos="1152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C6330" w:rsidRPr="00540A42">
              <w:rPr>
                <w:rFonts w:ascii="Tahoma" w:hAnsi="Tahoma" w:cs="Tahoma"/>
                <w:sz w:val="14"/>
                <w:szCs w:val="14"/>
              </w:rPr>
              <w:t>inconclusive</w:t>
            </w:r>
            <w:r w:rsidR="005C6330" w:rsidRPr="00540A42">
              <w:rPr>
                <w:rFonts w:ascii="Tahoma" w:hAnsi="Tahoma" w:cs="Tahoma"/>
                <w:sz w:val="14"/>
                <w:szCs w:val="14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C6330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C6330" w:rsidRPr="00540A42">
              <w:rPr>
                <w:rFonts w:ascii="Tahoma" w:hAnsi="Tahoma" w:cs="Tahoma"/>
                <w:sz w:val="14"/>
                <w:szCs w:val="14"/>
              </w:rPr>
              <w:t>pending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354E" w:rsidRPr="00540A42" w:rsidRDefault="009F780C" w:rsidP="00540A42">
            <w:pPr>
              <w:tabs>
                <w:tab w:val="left" w:pos="1692"/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bookmarkStart w:id="17" w:name="Text373"/>
            <w:r w:rsidR="0085354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5354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</w:tr>
      <w:tr w:rsidR="00581839" w:rsidRPr="00540A42" w:rsidTr="00750ED8">
        <w:trPr>
          <w:trHeight w:val="144"/>
        </w:trPr>
        <w:tc>
          <w:tcPr>
            <w:tcW w:w="28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581839" w:rsidRPr="00540A42" w:rsidRDefault="00581839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 w:rsidR="00581839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 w:rsidR="00581839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bacteria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viruses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chemicals/toxins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parasites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stool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 xml:space="preserve">other: 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 w:rsidR="00581839" w:rsidRPr="00FE50FF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FORMTEXT </w:instrTex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separate"/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39" w:rsidRPr="00540A42" w:rsidRDefault="009F780C" w:rsidP="00B87F15">
            <w:pPr>
              <w:tabs>
                <w:tab w:val="left" w:pos="612"/>
                <w:tab w:val="left" w:pos="1152"/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pos</w:t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neg</w:t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presump pos</w:t>
            </w:r>
          </w:p>
          <w:p w:rsidR="00581839" w:rsidRPr="00540A42" w:rsidRDefault="009F780C" w:rsidP="00B87F15">
            <w:pPr>
              <w:tabs>
                <w:tab w:val="left" w:pos="1152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</w:rPr>
              <w:t>inconclusive</w:t>
            </w:r>
            <w:r w:rsidR="00581839" w:rsidRPr="00540A42">
              <w:rPr>
                <w:rFonts w:ascii="Tahoma" w:hAnsi="Tahoma" w:cs="Tahoma"/>
                <w:sz w:val="14"/>
                <w:szCs w:val="14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</w:rPr>
              <w:t>pending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1692"/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 w:rsidR="00581839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581839" w:rsidRPr="00540A42" w:rsidTr="00750ED8">
        <w:trPr>
          <w:trHeight w:val="144"/>
        </w:trPr>
        <w:tc>
          <w:tcPr>
            <w:tcW w:w="28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581839" w:rsidRPr="00540A42" w:rsidRDefault="00581839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 w:rsidR="00581839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 w:rsidR="00581839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bacteria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viruses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chemicals/toxins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parasites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stool</w:t>
            </w:r>
          </w:p>
          <w:p w:rsidR="00581839" w:rsidRPr="00540A42" w:rsidRDefault="009F780C" w:rsidP="00B87F15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 xml:space="preserve">other: 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 w:rsidR="00581839" w:rsidRPr="00FE50FF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FORMTEXT </w:instrTex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separate"/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="00581839" w:rsidRPr="00FE50FF">
              <w:rPr>
                <w:rFonts w:ascii="Tahoma" w:hAnsi="Tahoma" w:cs="Tahoma"/>
                <w:noProof/>
                <w:sz w:val="14"/>
                <w:szCs w:val="14"/>
                <w:lang w:val="es-MX"/>
              </w:rPr>
              <w:t> </w:t>
            </w:r>
            <w:r w:rsidRPr="00FE50FF">
              <w:rPr>
                <w:rFonts w:ascii="Tahoma" w:hAnsi="Tahoma" w:cs="Tahoma"/>
                <w:sz w:val="14"/>
                <w:szCs w:val="14"/>
                <w:lang w:val="es-MX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39" w:rsidRPr="00540A42" w:rsidRDefault="009F780C" w:rsidP="00B87F15">
            <w:pPr>
              <w:tabs>
                <w:tab w:val="left" w:pos="612"/>
                <w:tab w:val="left" w:pos="1152"/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pos</w:t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neg</w:t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t>presump pos</w:t>
            </w:r>
          </w:p>
          <w:p w:rsidR="00581839" w:rsidRPr="00540A42" w:rsidRDefault="009F780C" w:rsidP="00B87F15">
            <w:pPr>
              <w:tabs>
                <w:tab w:val="left" w:pos="1152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  <w:lang w:val="es-MX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</w:rPr>
              <w:t>inconclusive</w:t>
            </w:r>
            <w:r w:rsidR="00581839" w:rsidRPr="00540A42">
              <w:rPr>
                <w:rFonts w:ascii="Tahoma" w:hAnsi="Tahoma" w:cs="Tahoma"/>
                <w:sz w:val="14"/>
                <w:szCs w:val="14"/>
              </w:rPr>
              <w:tab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81839" w:rsidRPr="00540A42">
              <w:rPr>
                <w:rFonts w:ascii="Tahoma" w:hAnsi="Tahoma" w:cs="Tahoma"/>
                <w:sz w:val="14"/>
                <w:szCs w:val="14"/>
                <w:lang w:val="es-MX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581839" w:rsidRPr="00540A42">
              <w:rPr>
                <w:rFonts w:ascii="Tahoma" w:hAnsi="Tahoma" w:cs="Tahoma"/>
                <w:sz w:val="14"/>
                <w:szCs w:val="14"/>
              </w:rPr>
              <w:t>pending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81839" w:rsidRPr="00540A42" w:rsidRDefault="009F780C" w:rsidP="00B87F15">
            <w:pPr>
              <w:tabs>
                <w:tab w:val="left" w:pos="1692"/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 w:rsidR="00581839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581839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581839" w:rsidRPr="00540A42" w:rsidTr="000A471C">
        <w:trPr>
          <w:trHeight w:val="386"/>
        </w:trPr>
        <w:tc>
          <w:tcPr>
            <w:tcW w:w="28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581839" w:rsidRPr="00540A42" w:rsidRDefault="00581839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839" w:rsidRPr="00540A42" w:rsidRDefault="00581839" w:rsidP="00540A42">
            <w:pPr>
              <w:tabs>
                <w:tab w:val="left" w:pos="5220"/>
                <w:tab w:val="left" w:pos="9360"/>
              </w:tabs>
              <w:spacing w:before="20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Total # tested: 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0"/>
                  <w:enabled/>
                  <w:calcOnExit w:val="0"/>
                  <w:textInput/>
                </w:ffData>
              </w:fldChar>
            </w:r>
            <w:bookmarkStart w:id="18" w:name="Text200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1839" w:rsidRPr="00540A42" w:rsidRDefault="00581839" w:rsidP="00540A42">
            <w:pPr>
              <w:tabs>
                <w:tab w:val="left" w:pos="1692"/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Total # positive: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19" w:name="Text201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</w:tr>
    </w:tbl>
    <w:p w:rsidR="00EA5531" w:rsidRPr="000151A2" w:rsidRDefault="00EA5531" w:rsidP="00207F59">
      <w:pPr>
        <w:tabs>
          <w:tab w:val="left" w:pos="5220"/>
          <w:tab w:val="left" w:pos="9360"/>
        </w:tabs>
        <w:rPr>
          <w:szCs w:val="20"/>
        </w:rPr>
      </w:pPr>
      <w:bookmarkStart w:id="20" w:name="_GoBack"/>
      <w:bookmarkEnd w:id="20"/>
    </w:p>
    <w:tbl>
      <w:tblPr>
        <w:tblW w:w="1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4142"/>
        <w:gridCol w:w="2700"/>
        <w:gridCol w:w="1260"/>
        <w:gridCol w:w="2719"/>
      </w:tblGrid>
      <w:tr w:rsidR="0085354E" w:rsidRPr="00540A42" w:rsidTr="008E5F28">
        <w:trPr>
          <w:trHeight w:hRule="exact" w:val="346"/>
        </w:trPr>
        <w:tc>
          <w:tcPr>
            <w:tcW w:w="28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000000"/>
            <w:textDirection w:val="btLr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540A42">
              <w:rPr>
                <w:rFonts w:ascii="Tahoma" w:hAnsi="Tahoma" w:cs="Tahoma"/>
                <w:b/>
                <w:sz w:val="12"/>
                <w:szCs w:val="12"/>
              </w:rPr>
              <w:t>REPORTING</w:t>
            </w:r>
          </w:p>
        </w:tc>
        <w:tc>
          <w:tcPr>
            <w:tcW w:w="8102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Reporter name: </w:t>
            </w:r>
            <w:bookmarkStart w:id="21" w:name="Text358"/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58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  <w:tc>
          <w:tcPr>
            <w:tcW w:w="271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Phone: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22" w:name="Text359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2"/>
          </w:p>
        </w:tc>
      </w:tr>
      <w:tr w:rsidR="0085354E" w:rsidRPr="00540A42" w:rsidTr="008E5F28">
        <w:trPr>
          <w:trHeight w:hRule="exact" w:val="346"/>
        </w:trPr>
        <w:tc>
          <w:tcPr>
            <w:tcW w:w="286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84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Reported by: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>hospital/ICP</w:t>
            </w:r>
            <w:r w:rsidRPr="00540A42">
              <w:rPr>
                <w:rFonts w:ascii="Tahoma" w:hAnsi="Tahoma" w:cs="Tahoma"/>
                <w:sz w:val="14"/>
                <w:szCs w:val="14"/>
              </w:rPr>
              <w:t xml:space="preserve"> 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>clinic/MD office</w:t>
            </w:r>
            <w:r w:rsidRPr="00540A42">
              <w:rPr>
                <w:rFonts w:ascii="Tahoma" w:hAnsi="Tahoma" w:cs="Tahoma"/>
                <w:sz w:val="14"/>
                <w:szCs w:val="14"/>
              </w:rPr>
              <w:t xml:space="preserve"> 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>lab</w:t>
            </w:r>
            <w:r w:rsidRPr="00540A42">
              <w:rPr>
                <w:rFonts w:ascii="Tahoma" w:hAnsi="Tahoma" w:cs="Tahoma"/>
                <w:b/>
                <w:sz w:val="14"/>
                <w:szCs w:val="14"/>
              </w:rPr>
              <w:t xml:space="preserve"> 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other: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39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Date first reported to Public Health: </w:t>
            </w:r>
            <w:bookmarkStart w:id="23" w:name="Text356"/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56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</w:tr>
      <w:tr w:rsidR="0085354E" w:rsidRPr="00540A42" w:rsidTr="008E5F28">
        <w:trPr>
          <w:trHeight w:hRule="exact" w:val="288"/>
        </w:trPr>
        <w:tc>
          <w:tcPr>
            <w:tcW w:w="286" w:type="dxa"/>
            <w:vMerge/>
            <w:tcBorders>
              <w:left w:val="single" w:sz="18" w:space="0" w:color="auto"/>
            </w:tcBorders>
            <w:shd w:val="clear" w:color="auto" w:fill="000000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42" w:type="dxa"/>
            <w:tcBorders>
              <w:top w:val="single" w:sz="2" w:space="0" w:color="auto"/>
              <w:left w:val="single" w:sz="18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Received by whom at LHD:</w:t>
            </w:r>
            <w:bookmarkStart w:id="24" w:name="Text360"/>
            <w:r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0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LHD open date:</w:t>
            </w:r>
            <w:bookmarkStart w:id="25" w:name="Text361"/>
            <w:r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1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397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LHD Investigator: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85354E" w:rsidRPr="00540A42" w:rsidTr="008E5F28">
        <w:trPr>
          <w:trHeight w:hRule="exact" w:val="29"/>
        </w:trPr>
        <w:tc>
          <w:tcPr>
            <w:tcW w:w="28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000000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0821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85354E" w:rsidRPr="00540A42" w:rsidRDefault="0085354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85354E" w:rsidRPr="007A6BB9" w:rsidRDefault="0085354E" w:rsidP="00207F59">
      <w:pPr>
        <w:tabs>
          <w:tab w:val="left" w:pos="5220"/>
          <w:tab w:val="left" w:pos="9360"/>
        </w:tabs>
        <w:rPr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"/>
        <w:gridCol w:w="1613"/>
        <w:gridCol w:w="1434"/>
        <w:gridCol w:w="1434"/>
        <w:gridCol w:w="1972"/>
        <w:gridCol w:w="4348"/>
      </w:tblGrid>
      <w:tr w:rsidR="000C319D" w:rsidRPr="00540A42" w:rsidTr="008E5F28">
        <w:trPr>
          <w:trHeight w:hRule="exact" w:val="1300"/>
        </w:trPr>
        <w:tc>
          <w:tcPr>
            <w:tcW w:w="2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extDirection w:val="btLr"/>
            <w:vAlign w:val="center"/>
          </w:tcPr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  <w:r w:rsidRPr="00540A42">
              <w:rPr>
                <w:rFonts w:ascii="Tahoma" w:hAnsi="Tahoma" w:cs="Tahoma"/>
                <w:b/>
                <w:color w:val="FFFFFF"/>
                <w:sz w:val="12"/>
                <w:szCs w:val="12"/>
              </w:rPr>
              <w:lastRenderedPageBreak/>
              <w:t>TRANSMISSION</w:t>
            </w:r>
          </w:p>
        </w:tc>
        <w:tc>
          <w:tcPr>
            <w:tcW w:w="10801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spacing w:before="40"/>
              <w:rPr>
                <w:rFonts w:ascii="Tahoma" w:hAnsi="Tahoma" w:cs="Tahoma"/>
                <w:i/>
                <w:sz w:val="16"/>
                <w:szCs w:val="16"/>
              </w:rPr>
            </w:pPr>
            <w:r w:rsidRPr="00540A42">
              <w:rPr>
                <w:rFonts w:ascii="Tahoma" w:hAnsi="Tahoma" w:cs="Tahoma"/>
                <w:i/>
                <w:sz w:val="16"/>
                <w:szCs w:val="16"/>
              </w:rPr>
              <w:t>HIGH-RISK SETTINGS</w:t>
            </w:r>
          </w:p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Any food handling, daycare, residential care or patient care staff ill?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Y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N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U     Any tested?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Y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N  </w:t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U  </w:t>
            </w:r>
            <w:r w:rsidRPr="00540A42">
              <w:rPr>
                <w:rFonts w:ascii="Tahoma" w:hAnsi="Tahoma" w:cs="Tahoma"/>
                <w:i/>
                <w:sz w:val="14"/>
                <w:szCs w:val="14"/>
              </w:rPr>
              <w:t>If yes, complete lab section above.</w:t>
            </w:r>
          </w:p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Details of ill staff (worked while ill, dates worked):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26" w:name="Text202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  <w:p w:rsidR="000C319D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47A8E" w:rsidRPr="00540A42" w:rsidTr="008E5F28">
        <w:trPr>
          <w:trHeight w:hRule="exact" w:val="1064"/>
        </w:trPr>
        <w:tc>
          <w:tcPr>
            <w:tcW w:w="28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textDirection w:val="btLr"/>
            <w:vAlign w:val="center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1080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i/>
                <w:sz w:val="16"/>
                <w:szCs w:val="16"/>
              </w:rPr>
              <w:t>FOOD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(suspect food items, food preparation practices, e.g. where/how food prepared, food on field trips, at events, etc):</w:t>
            </w:r>
            <w:r w:rsidR="001862DE"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="00B848D0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B848D0">
              <w:rPr>
                <w:rFonts w:ascii="Tahoma" w:hAnsi="Tahoma" w:cs="Tahoma"/>
                <w:sz w:val="16"/>
                <w:szCs w:val="16"/>
              </w:rPr>
              <w:t> </w:t>
            </w:r>
            <w:r w:rsidR="00B848D0">
              <w:rPr>
                <w:rFonts w:ascii="Tahoma" w:hAnsi="Tahoma" w:cs="Tahoma"/>
                <w:sz w:val="16"/>
                <w:szCs w:val="16"/>
              </w:rPr>
              <w:t> </w:t>
            </w:r>
            <w:r w:rsidR="00B848D0">
              <w:rPr>
                <w:rFonts w:ascii="Tahoma" w:hAnsi="Tahoma" w:cs="Tahoma"/>
                <w:sz w:val="16"/>
                <w:szCs w:val="16"/>
              </w:rPr>
              <w:t> </w:t>
            </w:r>
            <w:r w:rsidR="00B848D0">
              <w:rPr>
                <w:rFonts w:ascii="Tahoma" w:hAnsi="Tahoma" w:cs="Tahoma"/>
                <w:sz w:val="16"/>
                <w:szCs w:val="16"/>
              </w:rPr>
              <w:t> </w:t>
            </w:r>
            <w:r w:rsidR="00B848D0">
              <w:rPr>
                <w:rFonts w:ascii="Tahoma" w:hAnsi="Tahoma" w:cs="Tahoma"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51A2" w:rsidRPr="00540A42" w:rsidTr="008E5F28">
        <w:trPr>
          <w:trHeight w:val="591"/>
        </w:trPr>
        <w:tc>
          <w:tcPr>
            <w:tcW w:w="28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textDirection w:val="btLr"/>
            <w:vAlign w:val="center"/>
          </w:tcPr>
          <w:p w:rsidR="000151A2" w:rsidRPr="00540A42" w:rsidRDefault="000151A2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10801" w:type="dxa"/>
            <w:gridSpan w:val="5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151A2" w:rsidRPr="00540A42" w:rsidRDefault="000151A2" w:rsidP="00540A42">
            <w:pPr>
              <w:tabs>
                <w:tab w:val="left" w:pos="5220"/>
                <w:tab w:val="left" w:pos="9360"/>
              </w:tabs>
              <w:spacing w:before="40" w:after="40"/>
              <w:rPr>
                <w:rFonts w:ascii="Tahoma" w:hAnsi="Tahoma" w:cs="Tahoma"/>
                <w:i/>
                <w:sz w:val="16"/>
                <w:szCs w:val="16"/>
              </w:rPr>
            </w:pPr>
            <w:r w:rsidRPr="00540A42">
              <w:rPr>
                <w:rFonts w:ascii="Tahoma" w:hAnsi="Tahoma" w:cs="Tahoma"/>
                <w:i/>
                <w:sz w:val="16"/>
                <w:szCs w:val="16"/>
              </w:rPr>
              <w:t>WATER</w:t>
            </w:r>
          </w:p>
          <w:p w:rsidR="000151A2" w:rsidRPr="00540A42" w:rsidRDefault="000151A2" w:rsidP="00540A42">
            <w:pPr>
              <w:tabs>
                <w:tab w:val="left" w:pos="2232"/>
                <w:tab w:val="left" w:pos="3312"/>
                <w:tab w:val="left" w:pos="4212"/>
                <w:tab w:val="left" w:pos="5472"/>
                <w:tab w:val="left" w:pos="7272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Source of drinking water:      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municipal    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>bottled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well    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>commercial delivery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other: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bookmarkStart w:id="27" w:name="Text196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bookmarkEnd w:id="27"/>
          <w:p w:rsidR="000151A2" w:rsidRPr="00540A42" w:rsidRDefault="000151A2" w:rsidP="00540A42">
            <w:pPr>
              <w:tabs>
                <w:tab w:val="left" w:pos="2232"/>
                <w:tab w:val="left" w:pos="3312"/>
                <w:tab w:val="left" w:pos="4212"/>
                <w:tab w:val="left" w:pos="5472"/>
                <w:tab w:val="left" w:pos="7272"/>
              </w:tabs>
              <w:spacing w:after="40"/>
              <w:rPr>
                <w:rFonts w:ascii="Tahoma" w:hAnsi="Tahoma" w:cs="Tahoma"/>
                <w:i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 xml:space="preserve">Exposure to untreated water: 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>none</w:t>
            </w:r>
            <w:r w:rsidRPr="00540A42">
              <w:rPr>
                <w:rFonts w:ascii="Tahoma" w:hAnsi="Tahoma" w:cs="Tahoma"/>
                <w:sz w:val="14"/>
                <w:szCs w:val="14"/>
              </w:rPr>
              <w:t xml:space="preserve">     </w:t>
            </w:r>
            <w:r w:rsidRPr="00540A42">
              <w:rPr>
                <w:rFonts w:ascii="Tahoma" w:hAnsi="Tahoma" w:cs="Tahoma"/>
                <w:sz w:val="14"/>
                <w:szCs w:val="14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well    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>natural water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secondary/irrigation    </w:t>
            </w:r>
            <w:r w:rsidRPr="00540A42">
              <w:rPr>
                <w:rFonts w:ascii="Tahoma" w:hAnsi="Tahoma" w:cs="Tahoma"/>
                <w:sz w:val="16"/>
                <w:szCs w:val="16"/>
              </w:rPr>
              <w:tab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="009F780C"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other: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28" w:name="Text205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</w:tr>
      <w:tr w:rsidR="001529EB" w:rsidRPr="00540A42" w:rsidTr="008E5F28">
        <w:trPr>
          <w:trHeight w:hRule="exact" w:val="1064"/>
        </w:trPr>
        <w:tc>
          <w:tcPr>
            <w:tcW w:w="28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textDirection w:val="btLr"/>
            <w:vAlign w:val="center"/>
          </w:tcPr>
          <w:p w:rsidR="001529EB" w:rsidRPr="00540A42" w:rsidRDefault="001529EB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10801" w:type="dxa"/>
            <w:gridSpan w:val="5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529EB" w:rsidRPr="00540A42" w:rsidRDefault="001529EB" w:rsidP="00540A42">
            <w:pPr>
              <w:tabs>
                <w:tab w:val="left" w:pos="5220"/>
                <w:tab w:val="left" w:pos="9360"/>
              </w:tabs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i/>
                <w:sz w:val="16"/>
                <w:szCs w:val="16"/>
              </w:rPr>
              <w:t>DISINFECTION PROCEDURES, including before &amp; after LHD intervention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(type of disinfectant, amount used, frequency of use):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bookmarkStart w:id="29" w:name="Text380"/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</w:tr>
      <w:tr w:rsidR="00847A8E" w:rsidRPr="00540A42" w:rsidTr="008E5F28">
        <w:trPr>
          <w:trHeight w:hRule="exact" w:val="1537"/>
        </w:trPr>
        <w:tc>
          <w:tcPr>
            <w:tcW w:w="28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textDirection w:val="btLr"/>
            <w:vAlign w:val="center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</w:p>
        </w:tc>
        <w:tc>
          <w:tcPr>
            <w:tcW w:w="1080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847A8E" w:rsidRPr="00540A42" w:rsidRDefault="000C319D" w:rsidP="00540A42">
            <w:pPr>
              <w:tabs>
                <w:tab w:val="left" w:pos="5220"/>
                <w:tab w:val="left" w:pos="9360"/>
              </w:tabs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i/>
                <w:sz w:val="16"/>
                <w:szCs w:val="16"/>
              </w:rPr>
              <w:t>INTERESTING RELATED FACTS</w:t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 xml:space="preserve"> (location of ill individuals, timing of onsets, common exposures - field trips, dances, events - other similarities, etc): </w:t>
            </w:r>
          </w:p>
          <w:p w:rsidR="00847A8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30" w:name="Text203"/>
            <w:r w:rsidR="00847A8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</w:tr>
      <w:tr w:rsidR="00847A8E" w:rsidRPr="00540A42" w:rsidTr="008E5F28">
        <w:trPr>
          <w:trHeight w:val="213"/>
        </w:trPr>
        <w:tc>
          <w:tcPr>
            <w:tcW w:w="28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847A8E" w:rsidRPr="00540A42" w:rsidRDefault="000C319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t>Primary mode of transmission</w:t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47A8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>food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47A8E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>water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47A8E" w:rsidRPr="00540A42" w:rsidRDefault="009F780C" w:rsidP="00540A42">
            <w:pPr>
              <w:tabs>
                <w:tab w:val="left" w:pos="144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>animal contact</w:t>
            </w:r>
          </w:p>
        </w:tc>
        <w:tc>
          <w:tcPr>
            <w:tcW w:w="4348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47A8E" w:rsidRPr="00540A42" w:rsidRDefault="009F780C" w:rsidP="00540A42">
            <w:pPr>
              <w:tabs>
                <w:tab w:val="left" w:pos="144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>person-to-person</w:t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847A8E" w:rsidRPr="00540A42" w:rsidTr="008E5F28">
        <w:trPr>
          <w:trHeight w:val="213"/>
        </w:trPr>
        <w:tc>
          <w:tcPr>
            <w:tcW w:w="28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1613" w:type="dxa"/>
            <w:vMerge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47A8E" w:rsidRPr="00540A42" w:rsidRDefault="009F780C" w:rsidP="00540A42">
            <w:pPr>
              <w:tabs>
                <w:tab w:val="left" w:pos="144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>environmental contamination other than food/water</w:t>
            </w:r>
          </w:p>
        </w:tc>
        <w:tc>
          <w:tcPr>
            <w:tcW w:w="43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47A8E" w:rsidRPr="00540A42" w:rsidRDefault="009F780C" w:rsidP="00540A42">
            <w:pPr>
              <w:tabs>
                <w:tab w:val="left" w:pos="144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>indeterminate/unknown</w:t>
            </w:r>
          </w:p>
        </w:tc>
      </w:tr>
      <w:tr w:rsidR="00847A8E" w:rsidRPr="00540A42" w:rsidTr="008E5F28">
        <w:trPr>
          <w:trHeight w:val="213"/>
        </w:trPr>
        <w:tc>
          <w:tcPr>
            <w:tcW w:w="28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1613" w:type="dxa"/>
            <w:vMerge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47A8E" w:rsidRPr="00540A42" w:rsidRDefault="00847A8E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88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47A8E" w:rsidRPr="00540A42" w:rsidRDefault="009F780C" w:rsidP="00540A42">
            <w:pPr>
              <w:tabs>
                <w:tab w:val="left" w:pos="144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7A8E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847A8E" w:rsidRPr="00540A42">
              <w:rPr>
                <w:rFonts w:ascii="Tahoma" w:hAnsi="Tahoma" w:cs="Tahoma"/>
                <w:sz w:val="16"/>
                <w:szCs w:val="16"/>
              </w:rPr>
              <w:t xml:space="preserve">other: 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bookmarkStart w:id="31" w:name="Text379"/>
            <w:r w:rsidR="00847A8E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47A8E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</w:tr>
      <w:tr w:rsidR="00175CDD" w:rsidRPr="00540A42" w:rsidTr="008E5F28">
        <w:trPr>
          <w:trHeight w:hRule="exact" w:val="24"/>
        </w:trPr>
        <w:tc>
          <w:tcPr>
            <w:tcW w:w="28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5CDD" w:rsidRPr="00540A42" w:rsidRDefault="00175CDD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10801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5CDD" w:rsidRPr="00540A42" w:rsidRDefault="00175CDD" w:rsidP="00540A42">
            <w:pPr>
              <w:tabs>
                <w:tab w:val="left" w:pos="144"/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B054AE" w:rsidRPr="007A6BB9" w:rsidRDefault="00B054AE" w:rsidP="00207F59">
      <w:pPr>
        <w:tabs>
          <w:tab w:val="left" w:pos="5220"/>
          <w:tab w:val="left" w:pos="9360"/>
        </w:tabs>
        <w:rPr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36"/>
        <w:gridCol w:w="1156"/>
        <w:gridCol w:w="236"/>
        <w:gridCol w:w="9177"/>
      </w:tblGrid>
      <w:tr w:rsidR="0043794F" w:rsidRPr="00540A42" w:rsidTr="008E5F28">
        <w:trPr>
          <w:trHeight w:hRule="exact" w:val="199"/>
        </w:trPr>
        <w:tc>
          <w:tcPr>
            <w:tcW w:w="2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extDirection w:val="btLr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ind w:left="113" w:right="113"/>
              <w:jc w:val="center"/>
              <w:rPr>
                <w:rFonts w:ascii="Tahoma" w:hAnsi="Tahoma" w:cs="Tahoma"/>
                <w:b/>
                <w:color w:val="FFFFFF"/>
                <w:sz w:val="12"/>
                <w:szCs w:val="12"/>
              </w:rPr>
            </w:pPr>
            <w:r w:rsidRPr="00540A42">
              <w:rPr>
                <w:rFonts w:ascii="Tahoma" w:hAnsi="Tahoma" w:cs="Tahoma"/>
                <w:b/>
                <w:color w:val="FFFFFF"/>
                <w:sz w:val="12"/>
                <w:szCs w:val="12"/>
              </w:rPr>
              <w:t>FOLLOW-UP ACTIONS &amp; ADMINISTRATIVE</w:t>
            </w:r>
          </w:p>
        </w:tc>
        <w:tc>
          <w:tcPr>
            <w:tcW w:w="162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Date</w:t>
            </w:r>
          </w:p>
        </w:tc>
        <w:tc>
          <w:tcPr>
            <w:tcW w:w="917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540A42">
              <w:rPr>
                <w:rFonts w:ascii="Tahoma" w:hAnsi="Tahoma" w:cs="Tahoma"/>
                <w:b/>
                <w:sz w:val="16"/>
                <w:szCs w:val="16"/>
              </w:rPr>
              <w:t>Action</w:t>
            </w:r>
          </w:p>
        </w:tc>
      </w:tr>
      <w:tr w:rsidR="0043794F" w:rsidRPr="00540A42" w:rsidTr="008E5F28">
        <w:trPr>
          <w:trHeight w:val="22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32" w:name="Text217"/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17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 Provide education.</w:t>
            </w:r>
          </w:p>
        </w:tc>
      </w:tr>
      <w:tr w:rsidR="0043794F" w:rsidRPr="00540A42" w:rsidTr="008E5F28">
        <w:trPr>
          <w:trHeight w:val="22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33" w:name="Text218"/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18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 Restrict/exclude ill attendees/workers.</w:t>
            </w:r>
          </w:p>
        </w:tc>
      </w:tr>
      <w:tr w:rsidR="0043794F" w:rsidRPr="00540A42" w:rsidTr="008E5F28">
        <w:trPr>
          <w:trHeight w:val="22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bookmarkStart w:id="34" w:name="Text378"/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0E5A7D">
              <w:rPr>
                <w:rFonts w:ascii="Tahoma" w:hAnsi="Tahoma" w:cs="Tahoma"/>
                <w:sz w:val="16"/>
                <w:szCs w:val="16"/>
              </w:rPr>
              <w:t xml:space="preserve"> Verify isolate(s) sent to US</w:t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>L</w:t>
            </w:r>
            <w:r w:rsidR="000E5A7D">
              <w:rPr>
                <w:rFonts w:ascii="Tahoma" w:hAnsi="Tahoma" w:cs="Tahoma"/>
                <w:sz w:val="16"/>
                <w:szCs w:val="16"/>
              </w:rPr>
              <w:t>:</w:t>
            </w:r>
            <w:r w:rsidR="00185D1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E5A7D">
              <w:rPr>
                <w:rFonts w:ascii="Tahoma" w:hAnsi="Tahoma" w:cs="Tahoma"/>
                <w:sz w:val="16"/>
                <w:szCs w:val="16"/>
              </w:rPr>
              <w:t>PH</w:t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>, if lab result(s) positive for reportable disease(s).</w:t>
            </w:r>
          </w:p>
        </w:tc>
      </w:tr>
      <w:tr w:rsidR="0043794F" w:rsidRPr="00540A42" w:rsidTr="008E5F28">
        <w:trPr>
          <w:trHeight w:val="22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bookmarkStart w:id="35" w:name="Text225"/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9F780C" w:rsidP="00234EE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34EE2" w:rsidRPr="00234EE2">
              <w:rPr>
                <w:rFonts w:ascii="Tahoma" w:hAnsi="Tahoma" w:cs="Tahoma"/>
                <w:sz w:val="16"/>
                <w:szCs w:val="16"/>
              </w:rPr>
              <w:t>Link cases to the outbreak in UT-NEDSS (e.g. by entering the outbreak code in each patient’s CMR</w:t>
            </w:r>
            <w:r w:rsidR="00185D1F">
              <w:rPr>
                <w:rFonts w:ascii="Tahoma" w:hAnsi="Tahoma" w:cs="Tahoma"/>
                <w:sz w:val="16"/>
                <w:szCs w:val="16"/>
              </w:rPr>
              <w:t>)</w:t>
            </w:r>
            <w:r w:rsidR="00234EE2" w:rsidRPr="00234EE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43794F" w:rsidRPr="00540A42" w:rsidTr="008E5F28">
        <w:trPr>
          <w:trHeight w:val="22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bookmarkStart w:id="36" w:name="Text226"/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 Notify clinic/hospital facility where patient(s) seen, if applicable.</w:t>
            </w:r>
          </w:p>
        </w:tc>
      </w:tr>
      <w:tr w:rsidR="0043794F" w:rsidRPr="00540A42" w:rsidTr="008E5F28">
        <w:trPr>
          <w:trHeight w:val="19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37" w:name="Text219"/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19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 w:val="restart"/>
            <w:tcBorders>
              <w:top w:val="nil"/>
              <w:left w:val="nil"/>
              <w:right w:val="single" w:sz="18" w:space="0" w:color="auto"/>
            </w:tcBorders>
            <w:shd w:val="clear" w:color="auto" w:fill="auto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 Complete environmental investigation, if warranted.  Summarize results, or if inspection not warranted, explain: 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bookmarkStart w:id="38" w:name="Text206"/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794F" w:rsidRPr="00540A42" w:rsidTr="008E5F28">
        <w:trPr>
          <w:trHeight w:val="568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spacing w:before="100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43794F" w:rsidRPr="00540A42" w:rsidTr="008E5F28">
        <w:trPr>
          <w:trHeight w:val="194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39" w:name="Text220"/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20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 w:val="restart"/>
            <w:tcBorders>
              <w:top w:val="nil"/>
              <w:left w:val="nil"/>
              <w:right w:val="single" w:sz="18" w:space="0" w:color="auto"/>
            </w:tcBorders>
            <w:shd w:val="clear" w:color="auto" w:fill="auto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Follow-up with facility (obtain updated numbers, lab/clinical info): 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bookmarkStart w:id="40" w:name="Text207"/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spacing w:before="8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43794F" w:rsidRPr="00540A42" w:rsidTr="008E5F28">
        <w:trPr>
          <w:trHeight w:val="193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spacing w:before="40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43794F" w:rsidRPr="00540A42" w:rsidTr="008E5F28">
        <w:trPr>
          <w:trHeight w:val="193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spacing w:before="40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43794F" w:rsidRPr="00540A42" w:rsidTr="008E5F28">
        <w:trPr>
          <w:trHeight w:val="193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spacing w:before="40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43794F" w:rsidRPr="00540A42" w:rsidTr="008E5F28">
        <w:trPr>
          <w:trHeight w:val="22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bookmarkStart w:id="41" w:name="Text364"/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 Notify UDOH of cluste</w:t>
            </w:r>
            <w:r w:rsidR="00161413" w:rsidRPr="00540A42">
              <w:rPr>
                <w:rFonts w:ascii="Tahoma" w:hAnsi="Tahoma" w:cs="Tahoma"/>
                <w:sz w:val="16"/>
                <w:szCs w:val="16"/>
              </w:rPr>
              <w:t>r.</w:t>
            </w:r>
            <w:r w:rsidR="000E5A7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43794F" w:rsidRPr="00540A42" w:rsidTr="008E5F28">
        <w:trPr>
          <w:trHeight w:val="22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bookmarkStart w:id="42" w:name="Text363"/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 Complete CDC outbreak form, if appropriate.</w:t>
            </w:r>
          </w:p>
        </w:tc>
      </w:tr>
      <w:tr w:rsidR="0043794F" w:rsidRPr="00540A42" w:rsidTr="008E5F28">
        <w:trPr>
          <w:trHeight w:val="181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43" w:name="Text221"/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21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 w:val="restart"/>
            <w:tcBorders>
              <w:top w:val="nil"/>
              <w:left w:val="nil"/>
              <w:right w:val="single" w:sz="18" w:space="0" w:color="auto"/>
            </w:tcBorders>
            <w:shd w:val="clear" w:color="auto" w:fill="auto"/>
          </w:tcPr>
          <w:p w:rsidR="0043794F" w:rsidRPr="00540A42" w:rsidRDefault="009F780C" w:rsidP="00540A42">
            <w:pPr>
              <w:tabs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4"/>
                <w:szCs w:val="14"/>
              </w:rPr>
            </w:pPr>
            <w:r w:rsidRPr="00540A42">
              <w:rPr>
                <w:rFonts w:ascii="Tahoma" w:hAnsi="Tahoma" w:cs="Tahoma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instrText xml:space="preserve"> FORMCHECKBOX </w:instrText>
            </w:r>
            <w:r w:rsidR="009769B9">
              <w:rPr>
                <w:rFonts w:ascii="Tahoma" w:hAnsi="Tahoma" w:cs="Tahoma"/>
                <w:sz w:val="14"/>
                <w:szCs w:val="14"/>
              </w:rPr>
            </w:r>
            <w:r w:rsidR="009769B9">
              <w:rPr>
                <w:rFonts w:ascii="Tahoma" w:hAnsi="Tahoma" w:cs="Tahoma"/>
                <w:sz w:val="14"/>
                <w:szCs w:val="14"/>
              </w:rPr>
              <w:fldChar w:fldCharType="separate"/>
            </w:r>
            <w:r w:rsidRPr="00540A42">
              <w:rPr>
                <w:rFonts w:ascii="Tahoma" w:hAnsi="Tahoma" w:cs="Tahoma"/>
                <w:sz w:val="14"/>
                <w:szCs w:val="14"/>
              </w:rPr>
              <w:fldChar w:fldCharType="end"/>
            </w:r>
            <w:r w:rsidR="0043794F" w:rsidRPr="00540A42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Other follow-up: </w:t>
            </w:r>
            <w:bookmarkStart w:id="44" w:name="Text208"/>
            <w:r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40A42">
              <w:rPr>
                <w:rFonts w:ascii="Tahoma" w:hAnsi="Tahoma" w:cs="Tahoma"/>
                <w:sz w:val="16"/>
                <w:szCs w:val="16"/>
              </w:rPr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</w:tr>
      <w:tr w:rsidR="0043794F" w:rsidRPr="00540A42" w:rsidTr="007D1E73">
        <w:trPr>
          <w:trHeight w:val="386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single" w:sz="18" w:space="0" w:color="auto"/>
              <w:right w:val="nil"/>
            </w:tcBorders>
            <w:shd w:val="clear" w:color="auto" w:fill="auto"/>
            <w:vAlign w:val="bottom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7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spacing w:before="80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6E0403" w:rsidRPr="00540A42" w:rsidTr="008E5F28">
        <w:trPr>
          <w:gridAfter w:val="4"/>
          <w:wAfter w:w="10805" w:type="dxa"/>
          <w:trHeight w:hRule="exact" w:val="199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6E0403" w:rsidRPr="00540A42" w:rsidRDefault="006E0403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</w:tr>
      <w:tr w:rsidR="0043794F" w:rsidRPr="00540A42" w:rsidTr="00F363B8">
        <w:trPr>
          <w:trHeight w:hRule="exact" w:val="2512"/>
        </w:trPr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108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3794F" w:rsidRPr="00540A42" w:rsidRDefault="003D5755" w:rsidP="00540A42">
            <w:pPr>
              <w:tabs>
                <w:tab w:val="left" w:pos="5220"/>
                <w:tab w:val="left" w:pos="9360"/>
              </w:tabs>
              <w:spacing w:before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Discussion and Conclusion</w:t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t xml:space="preserve">: </w:t>
            </w:r>
            <w:bookmarkStart w:id="45" w:name="Text178"/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178"/>
                  <w:enabled/>
                  <w:calcOnExit w:val="0"/>
                  <w:textInput/>
                </w:ffData>
              </w:fldChar>
            </w:r>
            <w:r w:rsidR="0043794F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43794F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  <w:p w:rsidR="00265D73" w:rsidRDefault="00265D73">
            <w:pPr>
              <w:tabs>
                <w:tab w:val="left" w:pos="1141"/>
              </w:tabs>
              <w:spacing w:before="60"/>
              <w:rPr>
                <w:rFonts w:ascii="Tahoma" w:hAnsi="Tahoma" w:cs="Tahoma"/>
                <w:sz w:val="16"/>
                <w:szCs w:val="16"/>
              </w:rPr>
            </w:pPr>
          </w:p>
          <w:p w:rsidR="00265D73" w:rsidRDefault="00265D73">
            <w:pPr>
              <w:tabs>
                <w:tab w:val="left" w:pos="1141"/>
              </w:tabs>
              <w:spacing w:before="60"/>
              <w:rPr>
                <w:rFonts w:ascii="Tahoma" w:hAnsi="Tahoma" w:cs="Tahoma"/>
                <w:sz w:val="16"/>
                <w:szCs w:val="16"/>
              </w:rPr>
            </w:pPr>
          </w:p>
          <w:p w:rsidR="00265D73" w:rsidRDefault="00265D73">
            <w:pPr>
              <w:tabs>
                <w:tab w:val="left" w:pos="1141"/>
              </w:tabs>
              <w:spacing w:before="60"/>
              <w:rPr>
                <w:rFonts w:ascii="Tahoma" w:hAnsi="Tahoma" w:cs="Tahoma"/>
                <w:sz w:val="16"/>
                <w:szCs w:val="16"/>
              </w:rPr>
            </w:pPr>
          </w:p>
          <w:p w:rsidR="00265D73" w:rsidRDefault="00F25F74">
            <w:pPr>
              <w:tabs>
                <w:tab w:val="left" w:pos="1141"/>
              </w:tabs>
              <w:spacing w:before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ab/>
            </w:r>
          </w:p>
          <w:p w:rsidR="0043794F" w:rsidRPr="00540A42" w:rsidRDefault="0043794F" w:rsidP="00540A42">
            <w:pPr>
              <w:tabs>
                <w:tab w:val="left" w:pos="5220"/>
                <w:tab w:val="left" w:pos="9360"/>
              </w:tabs>
              <w:spacing w:before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363B8" w:rsidRPr="00540A42" w:rsidTr="00F363B8">
        <w:trPr>
          <w:trHeight w:hRule="exact" w:val="370"/>
        </w:trPr>
        <w:tc>
          <w:tcPr>
            <w:tcW w:w="2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F363B8" w:rsidRPr="00540A42" w:rsidRDefault="00F363B8" w:rsidP="00540A42">
            <w:pPr>
              <w:tabs>
                <w:tab w:val="left" w:pos="5220"/>
                <w:tab w:val="left" w:pos="9360"/>
              </w:tabs>
              <w:rPr>
                <w:rFonts w:ascii="Tahoma" w:hAnsi="Tahoma" w:cs="Tahoma"/>
                <w:color w:val="FFFFFF"/>
                <w:sz w:val="16"/>
                <w:szCs w:val="16"/>
              </w:rPr>
            </w:pPr>
          </w:p>
        </w:tc>
        <w:tc>
          <w:tcPr>
            <w:tcW w:w="10805" w:type="dxa"/>
            <w:gridSpan w:val="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63B8" w:rsidRDefault="00F363B8" w:rsidP="00540A42">
            <w:pPr>
              <w:tabs>
                <w:tab w:val="left" w:pos="5220"/>
                <w:tab w:val="left" w:pos="9360"/>
              </w:tabs>
              <w:spacing w:before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LHD closed date:</w:t>
            </w:r>
            <w:r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7D1E73" w:rsidRPr="00540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D1E73">
              <w:rPr>
                <w:rFonts w:ascii="Tahoma" w:hAnsi="Tahoma" w:cs="Tahoma"/>
                <w:sz w:val="16"/>
                <w:szCs w:val="16"/>
              </w:rPr>
              <w:t xml:space="preserve">                                          </w:t>
            </w:r>
            <w:r w:rsidR="007D1E73" w:rsidRPr="00540A42">
              <w:rPr>
                <w:rFonts w:ascii="Tahoma" w:hAnsi="Tahoma" w:cs="Tahoma"/>
                <w:sz w:val="16"/>
                <w:szCs w:val="16"/>
              </w:rPr>
              <w:t xml:space="preserve">Date submitted to UDOH: 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xt210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7D1E73" w:rsidRPr="00540A4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7D1E73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7D1E73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7D1E73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7D1E73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7D1E73" w:rsidRPr="00540A4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9F780C" w:rsidRPr="00540A4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</w:tbl>
    <w:p w:rsidR="004F3FDA" w:rsidRDefault="004F3FDA" w:rsidP="002F735F">
      <w:pPr>
        <w:tabs>
          <w:tab w:val="left" w:pos="5220"/>
          <w:tab w:val="left" w:pos="9360"/>
        </w:tabs>
      </w:pPr>
    </w:p>
    <w:sectPr w:rsidR="004F3FDA" w:rsidSect="009518CC">
      <w:headerReference w:type="default" r:id="rId8"/>
      <w:footerReference w:type="default" r:id="rId9"/>
      <w:type w:val="continuous"/>
      <w:pgSz w:w="12240" w:h="15840" w:code="1"/>
      <w:pgMar w:top="720" w:right="720" w:bottom="403" w:left="720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9B9" w:rsidRDefault="009769B9">
      <w:r>
        <w:separator/>
      </w:r>
    </w:p>
  </w:endnote>
  <w:endnote w:type="continuationSeparator" w:id="0">
    <w:p w:rsidR="009769B9" w:rsidRDefault="0097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7D" w:rsidRDefault="000E5A7D" w:rsidP="00E71B0A">
    <w:pPr>
      <w:pStyle w:val="Footer"/>
      <w:jc w:val="center"/>
    </w:pPr>
    <w:r>
      <w:t xml:space="preserve">- </w:t>
    </w:r>
    <w:r w:rsidR="00906FF8">
      <w:fldChar w:fldCharType="begin"/>
    </w:r>
    <w:r w:rsidR="00906FF8">
      <w:instrText xml:space="preserve"> PAGE </w:instrText>
    </w:r>
    <w:r w:rsidR="00906FF8">
      <w:fldChar w:fldCharType="separate"/>
    </w:r>
    <w:r w:rsidR="00CF5F9E">
      <w:rPr>
        <w:noProof/>
      </w:rPr>
      <w:t>2</w:t>
    </w:r>
    <w:r w:rsidR="00906FF8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9B9" w:rsidRDefault="009769B9">
      <w:r>
        <w:separator/>
      </w:r>
    </w:p>
  </w:footnote>
  <w:footnote w:type="continuationSeparator" w:id="0">
    <w:p w:rsidR="009769B9" w:rsidRDefault="00976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7D" w:rsidRPr="00601C7A" w:rsidRDefault="000E5A7D" w:rsidP="004B43F1">
    <w:pPr>
      <w:rPr>
        <w:b/>
        <w:sz w:val="22"/>
        <w:szCs w:val="22"/>
      </w:rPr>
    </w:pPr>
    <w:r>
      <w:rPr>
        <w:b/>
        <w:sz w:val="16"/>
        <w:szCs w:val="16"/>
      </w:rPr>
      <w:t>GASTROINTESTINAL ILLNESS CLUSTER                                                                Facility 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F2F13"/>
    <w:multiLevelType w:val="hybridMultilevel"/>
    <w:tmpl w:val="52DC5D58"/>
    <w:lvl w:ilvl="0" w:tplc="E8A24F8C"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color w:val="auto"/>
        <w:sz w:val="20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445B22"/>
    <w:multiLevelType w:val="multilevel"/>
    <w:tmpl w:val="16FE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281840"/>
    <w:multiLevelType w:val="multilevel"/>
    <w:tmpl w:val="5C46767C"/>
    <w:lvl w:ilvl="0"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8F2D5B"/>
    <w:multiLevelType w:val="hybridMultilevel"/>
    <w:tmpl w:val="5FEEBA0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36612B"/>
    <w:multiLevelType w:val="multilevel"/>
    <w:tmpl w:val="7FE85C2C"/>
    <w:lvl w:ilvl="0"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color w:val="auto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173425"/>
    <w:multiLevelType w:val="hybridMultilevel"/>
    <w:tmpl w:val="5C46767C"/>
    <w:lvl w:ilvl="0" w:tplc="1D385616"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F16129"/>
    <w:multiLevelType w:val="hybridMultilevel"/>
    <w:tmpl w:val="7FE85C2C"/>
    <w:lvl w:ilvl="0" w:tplc="57B06EE0"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color w:val="auto"/>
        <w:sz w:val="20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89714FE"/>
    <w:multiLevelType w:val="multilevel"/>
    <w:tmpl w:val="52DC5D58"/>
    <w:lvl w:ilvl="0"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color w:val="auto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5344E9"/>
    <w:multiLevelType w:val="hybridMultilevel"/>
    <w:tmpl w:val="B93496B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AF5F94"/>
    <w:multiLevelType w:val="hybridMultilevel"/>
    <w:tmpl w:val="16FE55EC"/>
    <w:lvl w:ilvl="0" w:tplc="EE1AE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DF"/>
    <w:rsid w:val="000017E5"/>
    <w:rsid w:val="00002DB5"/>
    <w:rsid w:val="00010BA3"/>
    <w:rsid w:val="00010D74"/>
    <w:rsid w:val="00010DF9"/>
    <w:rsid w:val="0001328D"/>
    <w:rsid w:val="00014B34"/>
    <w:rsid w:val="000151A2"/>
    <w:rsid w:val="00021F3C"/>
    <w:rsid w:val="00024A01"/>
    <w:rsid w:val="00025704"/>
    <w:rsid w:val="00030EDC"/>
    <w:rsid w:val="00031AB6"/>
    <w:rsid w:val="000370B3"/>
    <w:rsid w:val="00040B19"/>
    <w:rsid w:val="00043D89"/>
    <w:rsid w:val="00044E36"/>
    <w:rsid w:val="00045AE7"/>
    <w:rsid w:val="00046B4C"/>
    <w:rsid w:val="00051051"/>
    <w:rsid w:val="00053397"/>
    <w:rsid w:val="000554E7"/>
    <w:rsid w:val="00055A0D"/>
    <w:rsid w:val="00056315"/>
    <w:rsid w:val="0006268A"/>
    <w:rsid w:val="00063B2C"/>
    <w:rsid w:val="00072AEE"/>
    <w:rsid w:val="00074FA3"/>
    <w:rsid w:val="000758B2"/>
    <w:rsid w:val="00076C0D"/>
    <w:rsid w:val="00076C56"/>
    <w:rsid w:val="00077463"/>
    <w:rsid w:val="000803DE"/>
    <w:rsid w:val="00081001"/>
    <w:rsid w:val="00084071"/>
    <w:rsid w:val="00086282"/>
    <w:rsid w:val="00092FEB"/>
    <w:rsid w:val="00093A2A"/>
    <w:rsid w:val="00094DA2"/>
    <w:rsid w:val="00095ACB"/>
    <w:rsid w:val="0009620B"/>
    <w:rsid w:val="000A0EBA"/>
    <w:rsid w:val="000A471C"/>
    <w:rsid w:val="000A5214"/>
    <w:rsid w:val="000A6E7D"/>
    <w:rsid w:val="000B2AE1"/>
    <w:rsid w:val="000B706F"/>
    <w:rsid w:val="000B7946"/>
    <w:rsid w:val="000C1629"/>
    <w:rsid w:val="000C2124"/>
    <w:rsid w:val="000C319D"/>
    <w:rsid w:val="000C58F4"/>
    <w:rsid w:val="000C65D3"/>
    <w:rsid w:val="000D1E33"/>
    <w:rsid w:val="000D1F17"/>
    <w:rsid w:val="000E06FB"/>
    <w:rsid w:val="000E420D"/>
    <w:rsid w:val="000E5A7D"/>
    <w:rsid w:val="000F1D89"/>
    <w:rsid w:val="000F48A2"/>
    <w:rsid w:val="00100CA6"/>
    <w:rsid w:val="001074BF"/>
    <w:rsid w:val="00112826"/>
    <w:rsid w:val="0011514D"/>
    <w:rsid w:val="00115A43"/>
    <w:rsid w:val="00116DFD"/>
    <w:rsid w:val="00122806"/>
    <w:rsid w:val="00122D61"/>
    <w:rsid w:val="00122D72"/>
    <w:rsid w:val="00122EEE"/>
    <w:rsid w:val="00123352"/>
    <w:rsid w:val="00123D12"/>
    <w:rsid w:val="00125B60"/>
    <w:rsid w:val="00126BAC"/>
    <w:rsid w:val="001326C1"/>
    <w:rsid w:val="001334F0"/>
    <w:rsid w:val="00133719"/>
    <w:rsid w:val="00135B76"/>
    <w:rsid w:val="0013752C"/>
    <w:rsid w:val="00142450"/>
    <w:rsid w:val="001424AC"/>
    <w:rsid w:val="00145F32"/>
    <w:rsid w:val="001515D9"/>
    <w:rsid w:val="001529EB"/>
    <w:rsid w:val="00153458"/>
    <w:rsid w:val="00155CA8"/>
    <w:rsid w:val="00161413"/>
    <w:rsid w:val="00167A89"/>
    <w:rsid w:val="0017339C"/>
    <w:rsid w:val="00175CDD"/>
    <w:rsid w:val="00176FC6"/>
    <w:rsid w:val="00177C61"/>
    <w:rsid w:val="001807C1"/>
    <w:rsid w:val="00184F7D"/>
    <w:rsid w:val="00185D1F"/>
    <w:rsid w:val="001862DE"/>
    <w:rsid w:val="00187FDE"/>
    <w:rsid w:val="00190095"/>
    <w:rsid w:val="00190EC3"/>
    <w:rsid w:val="00194CE1"/>
    <w:rsid w:val="00195BB2"/>
    <w:rsid w:val="00196DF8"/>
    <w:rsid w:val="00196F32"/>
    <w:rsid w:val="001A07C9"/>
    <w:rsid w:val="001A1703"/>
    <w:rsid w:val="001A7A63"/>
    <w:rsid w:val="001B486A"/>
    <w:rsid w:val="001B67B7"/>
    <w:rsid w:val="001B73C0"/>
    <w:rsid w:val="001C01BC"/>
    <w:rsid w:val="001C7B5A"/>
    <w:rsid w:val="001D30AC"/>
    <w:rsid w:val="001D5FEF"/>
    <w:rsid w:val="001E0ACD"/>
    <w:rsid w:val="001E531A"/>
    <w:rsid w:val="001F4794"/>
    <w:rsid w:val="001F49E9"/>
    <w:rsid w:val="00200D17"/>
    <w:rsid w:val="00201E7C"/>
    <w:rsid w:val="0020523F"/>
    <w:rsid w:val="0020605D"/>
    <w:rsid w:val="00207F59"/>
    <w:rsid w:val="00211858"/>
    <w:rsid w:val="0021214C"/>
    <w:rsid w:val="002138B5"/>
    <w:rsid w:val="00213EBC"/>
    <w:rsid w:val="0022054D"/>
    <w:rsid w:val="00221219"/>
    <w:rsid w:val="00221E9D"/>
    <w:rsid w:val="00222BF1"/>
    <w:rsid w:val="00224ECA"/>
    <w:rsid w:val="002253E1"/>
    <w:rsid w:val="002270F7"/>
    <w:rsid w:val="00227F2A"/>
    <w:rsid w:val="002317E8"/>
    <w:rsid w:val="002330C6"/>
    <w:rsid w:val="00233C69"/>
    <w:rsid w:val="00234EE2"/>
    <w:rsid w:val="00237912"/>
    <w:rsid w:val="00243166"/>
    <w:rsid w:val="00243303"/>
    <w:rsid w:val="00247266"/>
    <w:rsid w:val="00256A27"/>
    <w:rsid w:val="00260F9A"/>
    <w:rsid w:val="002622D9"/>
    <w:rsid w:val="00262588"/>
    <w:rsid w:val="00262A3C"/>
    <w:rsid w:val="00265370"/>
    <w:rsid w:val="00265D73"/>
    <w:rsid w:val="002709F9"/>
    <w:rsid w:val="00270E01"/>
    <w:rsid w:val="002711D8"/>
    <w:rsid w:val="0027791C"/>
    <w:rsid w:val="00280822"/>
    <w:rsid w:val="00281EFD"/>
    <w:rsid w:val="00291BFF"/>
    <w:rsid w:val="00291E8E"/>
    <w:rsid w:val="0029293C"/>
    <w:rsid w:val="0029563D"/>
    <w:rsid w:val="002A095B"/>
    <w:rsid w:val="002A263D"/>
    <w:rsid w:val="002A3361"/>
    <w:rsid w:val="002A3758"/>
    <w:rsid w:val="002A438E"/>
    <w:rsid w:val="002C41ED"/>
    <w:rsid w:val="002C5613"/>
    <w:rsid w:val="002C6587"/>
    <w:rsid w:val="002C7EE1"/>
    <w:rsid w:val="002E0244"/>
    <w:rsid w:val="002E6BD4"/>
    <w:rsid w:val="002F1612"/>
    <w:rsid w:val="002F162A"/>
    <w:rsid w:val="002F2E64"/>
    <w:rsid w:val="002F735F"/>
    <w:rsid w:val="002F7F3B"/>
    <w:rsid w:val="00302194"/>
    <w:rsid w:val="00302A45"/>
    <w:rsid w:val="0030734E"/>
    <w:rsid w:val="00307FD2"/>
    <w:rsid w:val="00311FC6"/>
    <w:rsid w:val="00317141"/>
    <w:rsid w:val="00317898"/>
    <w:rsid w:val="003246A1"/>
    <w:rsid w:val="00327E23"/>
    <w:rsid w:val="00330692"/>
    <w:rsid w:val="00332B9D"/>
    <w:rsid w:val="003350DF"/>
    <w:rsid w:val="00335F28"/>
    <w:rsid w:val="00341982"/>
    <w:rsid w:val="0034271D"/>
    <w:rsid w:val="00345197"/>
    <w:rsid w:val="00345BD6"/>
    <w:rsid w:val="003526D0"/>
    <w:rsid w:val="0035735F"/>
    <w:rsid w:val="00362A75"/>
    <w:rsid w:val="0036317A"/>
    <w:rsid w:val="00365A64"/>
    <w:rsid w:val="00365C81"/>
    <w:rsid w:val="00366813"/>
    <w:rsid w:val="00370C32"/>
    <w:rsid w:val="0037185F"/>
    <w:rsid w:val="003745AC"/>
    <w:rsid w:val="0038436D"/>
    <w:rsid w:val="003852FD"/>
    <w:rsid w:val="00385ED6"/>
    <w:rsid w:val="00390CA9"/>
    <w:rsid w:val="003915EB"/>
    <w:rsid w:val="0039455A"/>
    <w:rsid w:val="00397ABC"/>
    <w:rsid w:val="003A4259"/>
    <w:rsid w:val="003A59E3"/>
    <w:rsid w:val="003B26FE"/>
    <w:rsid w:val="003B28DD"/>
    <w:rsid w:val="003B5ED8"/>
    <w:rsid w:val="003C0E9A"/>
    <w:rsid w:val="003C4084"/>
    <w:rsid w:val="003C6279"/>
    <w:rsid w:val="003C796A"/>
    <w:rsid w:val="003C79CE"/>
    <w:rsid w:val="003D2899"/>
    <w:rsid w:val="003D5755"/>
    <w:rsid w:val="003E5AE6"/>
    <w:rsid w:val="003E60C6"/>
    <w:rsid w:val="003E6780"/>
    <w:rsid w:val="003F14EA"/>
    <w:rsid w:val="003F3DE3"/>
    <w:rsid w:val="004003C8"/>
    <w:rsid w:val="004008C4"/>
    <w:rsid w:val="00401E77"/>
    <w:rsid w:val="00403765"/>
    <w:rsid w:val="00403A58"/>
    <w:rsid w:val="004041C7"/>
    <w:rsid w:val="004056CF"/>
    <w:rsid w:val="00406126"/>
    <w:rsid w:val="004069BA"/>
    <w:rsid w:val="00414E51"/>
    <w:rsid w:val="00416AA6"/>
    <w:rsid w:val="0043620C"/>
    <w:rsid w:val="0043794F"/>
    <w:rsid w:val="0044045F"/>
    <w:rsid w:val="00440B10"/>
    <w:rsid w:val="00441CCF"/>
    <w:rsid w:val="0044318D"/>
    <w:rsid w:val="00443DB9"/>
    <w:rsid w:val="00445D65"/>
    <w:rsid w:val="004504BB"/>
    <w:rsid w:val="00450789"/>
    <w:rsid w:val="004554C0"/>
    <w:rsid w:val="004569F3"/>
    <w:rsid w:val="004570D4"/>
    <w:rsid w:val="00461B64"/>
    <w:rsid w:val="004625D3"/>
    <w:rsid w:val="00462806"/>
    <w:rsid w:val="004638D5"/>
    <w:rsid w:val="00465C94"/>
    <w:rsid w:val="004665A8"/>
    <w:rsid w:val="00474EB4"/>
    <w:rsid w:val="00475774"/>
    <w:rsid w:val="00476894"/>
    <w:rsid w:val="00476EE6"/>
    <w:rsid w:val="00477FB8"/>
    <w:rsid w:val="00480CC2"/>
    <w:rsid w:val="00484108"/>
    <w:rsid w:val="0048556B"/>
    <w:rsid w:val="00493C73"/>
    <w:rsid w:val="00494292"/>
    <w:rsid w:val="0049765E"/>
    <w:rsid w:val="004A22BE"/>
    <w:rsid w:val="004A49AC"/>
    <w:rsid w:val="004A6CB2"/>
    <w:rsid w:val="004B2C93"/>
    <w:rsid w:val="004B43F1"/>
    <w:rsid w:val="004C1D8D"/>
    <w:rsid w:val="004C3818"/>
    <w:rsid w:val="004C399F"/>
    <w:rsid w:val="004C3A32"/>
    <w:rsid w:val="004C6688"/>
    <w:rsid w:val="004D6AEF"/>
    <w:rsid w:val="004D6CCB"/>
    <w:rsid w:val="004E2842"/>
    <w:rsid w:val="004E3AC6"/>
    <w:rsid w:val="004E565B"/>
    <w:rsid w:val="004E5FAA"/>
    <w:rsid w:val="004F108E"/>
    <w:rsid w:val="004F23F0"/>
    <w:rsid w:val="004F2F8E"/>
    <w:rsid w:val="004F31A3"/>
    <w:rsid w:val="004F3BF4"/>
    <w:rsid w:val="004F3FDA"/>
    <w:rsid w:val="00500386"/>
    <w:rsid w:val="00501A1E"/>
    <w:rsid w:val="00503A48"/>
    <w:rsid w:val="00515419"/>
    <w:rsid w:val="005211C7"/>
    <w:rsid w:val="00531E39"/>
    <w:rsid w:val="00533405"/>
    <w:rsid w:val="00540A42"/>
    <w:rsid w:val="00542BCD"/>
    <w:rsid w:val="00544A07"/>
    <w:rsid w:val="00545208"/>
    <w:rsid w:val="00552887"/>
    <w:rsid w:val="005539AC"/>
    <w:rsid w:val="00553C8B"/>
    <w:rsid w:val="005545BE"/>
    <w:rsid w:val="0055595F"/>
    <w:rsid w:val="005601ED"/>
    <w:rsid w:val="0056051E"/>
    <w:rsid w:val="00563450"/>
    <w:rsid w:val="00563940"/>
    <w:rsid w:val="0056419D"/>
    <w:rsid w:val="005705E0"/>
    <w:rsid w:val="0057250E"/>
    <w:rsid w:val="00573A50"/>
    <w:rsid w:val="00574DB7"/>
    <w:rsid w:val="005762FD"/>
    <w:rsid w:val="00581839"/>
    <w:rsid w:val="00584A52"/>
    <w:rsid w:val="00586CA2"/>
    <w:rsid w:val="00587736"/>
    <w:rsid w:val="00591883"/>
    <w:rsid w:val="005933A9"/>
    <w:rsid w:val="00594D0C"/>
    <w:rsid w:val="005A132A"/>
    <w:rsid w:val="005A3209"/>
    <w:rsid w:val="005A3EB7"/>
    <w:rsid w:val="005B04E2"/>
    <w:rsid w:val="005B3227"/>
    <w:rsid w:val="005B3F44"/>
    <w:rsid w:val="005B5CFB"/>
    <w:rsid w:val="005B5D03"/>
    <w:rsid w:val="005B7565"/>
    <w:rsid w:val="005C5D7F"/>
    <w:rsid w:val="005C6330"/>
    <w:rsid w:val="005D5B65"/>
    <w:rsid w:val="005E3D1A"/>
    <w:rsid w:val="005F0BA2"/>
    <w:rsid w:val="005F2390"/>
    <w:rsid w:val="005F2536"/>
    <w:rsid w:val="005F5456"/>
    <w:rsid w:val="005F5D48"/>
    <w:rsid w:val="005F6268"/>
    <w:rsid w:val="0060039D"/>
    <w:rsid w:val="00600BB9"/>
    <w:rsid w:val="00601C7A"/>
    <w:rsid w:val="00602D28"/>
    <w:rsid w:val="00605F1C"/>
    <w:rsid w:val="00610397"/>
    <w:rsid w:val="00610610"/>
    <w:rsid w:val="0061142E"/>
    <w:rsid w:val="0061206A"/>
    <w:rsid w:val="006146A2"/>
    <w:rsid w:val="00616E17"/>
    <w:rsid w:val="00622141"/>
    <w:rsid w:val="00623EF5"/>
    <w:rsid w:val="0062533B"/>
    <w:rsid w:val="0063228F"/>
    <w:rsid w:val="00633B08"/>
    <w:rsid w:val="00634A5A"/>
    <w:rsid w:val="00640E0D"/>
    <w:rsid w:val="0064315C"/>
    <w:rsid w:val="00645455"/>
    <w:rsid w:val="00646AE7"/>
    <w:rsid w:val="00652539"/>
    <w:rsid w:val="00653081"/>
    <w:rsid w:val="00663CEA"/>
    <w:rsid w:val="00664214"/>
    <w:rsid w:val="006646B4"/>
    <w:rsid w:val="00666E6F"/>
    <w:rsid w:val="00667756"/>
    <w:rsid w:val="00671C65"/>
    <w:rsid w:val="00673C44"/>
    <w:rsid w:val="006745F9"/>
    <w:rsid w:val="00674E82"/>
    <w:rsid w:val="00676D85"/>
    <w:rsid w:val="00677E6C"/>
    <w:rsid w:val="00677F72"/>
    <w:rsid w:val="00680C2A"/>
    <w:rsid w:val="00682E93"/>
    <w:rsid w:val="00683D43"/>
    <w:rsid w:val="006918F6"/>
    <w:rsid w:val="00693E58"/>
    <w:rsid w:val="006952A7"/>
    <w:rsid w:val="006A009C"/>
    <w:rsid w:val="006A2D30"/>
    <w:rsid w:val="006B3F20"/>
    <w:rsid w:val="006B4A3D"/>
    <w:rsid w:val="006B62E6"/>
    <w:rsid w:val="006B675A"/>
    <w:rsid w:val="006C6655"/>
    <w:rsid w:val="006D20A6"/>
    <w:rsid w:val="006D283F"/>
    <w:rsid w:val="006D54A3"/>
    <w:rsid w:val="006D67EB"/>
    <w:rsid w:val="006D6F1B"/>
    <w:rsid w:val="006E023C"/>
    <w:rsid w:val="006E0403"/>
    <w:rsid w:val="006E12CF"/>
    <w:rsid w:val="006E2F79"/>
    <w:rsid w:val="006E4955"/>
    <w:rsid w:val="006E63AC"/>
    <w:rsid w:val="006E7F8C"/>
    <w:rsid w:val="006E7FAE"/>
    <w:rsid w:val="006F0B82"/>
    <w:rsid w:val="006F23CD"/>
    <w:rsid w:val="006F27E5"/>
    <w:rsid w:val="006F3D47"/>
    <w:rsid w:val="006F6606"/>
    <w:rsid w:val="00700610"/>
    <w:rsid w:val="00700B1E"/>
    <w:rsid w:val="0070384F"/>
    <w:rsid w:val="00706875"/>
    <w:rsid w:val="00711416"/>
    <w:rsid w:val="0071223D"/>
    <w:rsid w:val="00715292"/>
    <w:rsid w:val="00716DE2"/>
    <w:rsid w:val="007209BE"/>
    <w:rsid w:val="00722337"/>
    <w:rsid w:val="00722FD4"/>
    <w:rsid w:val="007232F9"/>
    <w:rsid w:val="00724E07"/>
    <w:rsid w:val="0072552F"/>
    <w:rsid w:val="0072564A"/>
    <w:rsid w:val="00726F99"/>
    <w:rsid w:val="007273C7"/>
    <w:rsid w:val="00727525"/>
    <w:rsid w:val="0073289B"/>
    <w:rsid w:val="00735A8F"/>
    <w:rsid w:val="0073627E"/>
    <w:rsid w:val="00742A01"/>
    <w:rsid w:val="00744897"/>
    <w:rsid w:val="0074549B"/>
    <w:rsid w:val="00747517"/>
    <w:rsid w:val="00750ED8"/>
    <w:rsid w:val="007534E0"/>
    <w:rsid w:val="007605F1"/>
    <w:rsid w:val="00765641"/>
    <w:rsid w:val="0076764F"/>
    <w:rsid w:val="007707B3"/>
    <w:rsid w:val="00770C93"/>
    <w:rsid w:val="007802B8"/>
    <w:rsid w:val="00780EEC"/>
    <w:rsid w:val="007814DD"/>
    <w:rsid w:val="00781DAB"/>
    <w:rsid w:val="00786135"/>
    <w:rsid w:val="00787E79"/>
    <w:rsid w:val="0079468F"/>
    <w:rsid w:val="0079584D"/>
    <w:rsid w:val="00795890"/>
    <w:rsid w:val="007A54D7"/>
    <w:rsid w:val="007A6BB9"/>
    <w:rsid w:val="007B6C22"/>
    <w:rsid w:val="007C38D0"/>
    <w:rsid w:val="007C3D42"/>
    <w:rsid w:val="007C502E"/>
    <w:rsid w:val="007C7CC0"/>
    <w:rsid w:val="007D1D81"/>
    <w:rsid w:val="007D1E73"/>
    <w:rsid w:val="007D4896"/>
    <w:rsid w:val="007D7AD4"/>
    <w:rsid w:val="007E0E5A"/>
    <w:rsid w:val="007E1092"/>
    <w:rsid w:val="007E1C2B"/>
    <w:rsid w:val="007E3DF2"/>
    <w:rsid w:val="007E6972"/>
    <w:rsid w:val="007F4DD8"/>
    <w:rsid w:val="007F6C23"/>
    <w:rsid w:val="007F7D1D"/>
    <w:rsid w:val="00800A9A"/>
    <w:rsid w:val="00800C9F"/>
    <w:rsid w:val="00802DE9"/>
    <w:rsid w:val="00804F32"/>
    <w:rsid w:val="00806ACA"/>
    <w:rsid w:val="0081098F"/>
    <w:rsid w:val="00816ABC"/>
    <w:rsid w:val="008205E5"/>
    <w:rsid w:val="00820662"/>
    <w:rsid w:val="008208FC"/>
    <w:rsid w:val="00823565"/>
    <w:rsid w:val="008236A4"/>
    <w:rsid w:val="00836C01"/>
    <w:rsid w:val="00837CCA"/>
    <w:rsid w:val="0084022E"/>
    <w:rsid w:val="0084048A"/>
    <w:rsid w:val="008422C3"/>
    <w:rsid w:val="00844383"/>
    <w:rsid w:val="00847A8E"/>
    <w:rsid w:val="008533E6"/>
    <w:rsid w:val="00853492"/>
    <w:rsid w:val="0085354E"/>
    <w:rsid w:val="00854278"/>
    <w:rsid w:val="0086172F"/>
    <w:rsid w:val="0086268C"/>
    <w:rsid w:val="00863F30"/>
    <w:rsid w:val="0086561D"/>
    <w:rsid w:val="008722E4"/>
    <w:rsid w:val="00873D0C"/>
    <w:rsid w:val="00873D5B"/>
    <w:rsid w:val="0087452D"/>
    <w:rsid w:val="008763FD"/>
    <w:rsid w:val="00881519"/>
    <w:rsid w:val="008858B3"/>
    <w:rsid w:val="00885A2C"/>
    <w:rsid w:val="00885E91"/>
    <w:rsid w:val="00887F3E"/>
    <w:rsid w:val="00891F6D"/>
    <w:rsid w:val="008921C9"/>
    <w:rsid w:val="00893CCB"/>
    <w:rsid w:val="0089436B"/>
    <w:rsid w:val="0089539B"/>
    <w:rsid w:val="008A3702"/>
    <w:rsid w:val="008B066D"/>
    <w:rsid w:val="008C05DD"/>
    <w:rsid w:val="008C237E"/>
    <w:rsid w:val="008C3478"/>
    <w:rsid w:val="008D11E0"/>
    <w:rsid w:val="008D36BF"/>
    <w:rsid w:val="008D6057"/>
    <w:rsid w:val="008D7A10"/>
    <w:rsid w:val="008E3EF9"/>
    <w:rsid w:val="008E5F28"/>
    <w:rsid w:val="008F1594"/>
    <w:rsid w:val="008F254E"/>
    <w:rsid w:val="008F5F45"/>
    <w:rsid w:val="008F7957"/>
    <w:rsid w:val="009006EC"/>
    <w:rsid w:val="00902117"/>
    <w:rsid w:val="00903E40"/>
    <w:rsid w:val="00905984"/>
    <w:rsid w:val="00906501"/>
    <w:rsid w:val="00906FF8"/>
    <w:rsid w:val="009111F3"/>
    <w:rsid w:val="00912ECB"/>
    <w:rsid w:val="009147FB"/>
    <w:rsid w:val="00915690"/>
    <w:rsid w:val="00920C4F"/>
    <w:rsid w:val="0092365F"/>
    <w:rsid w:val="00924DCD"/>
    <w:rsid w:val="0093188B"/>
    <w:rsid w:val="00932261"/>
    <w:rsid w:val="009336AE"/>
    <w:rsid w:val="009347B4"/>
    <w:rsid w:val="0093660A"/>
    <w:rsid w:val="00940BEA"/>
    <w:rsid w:val="0094422B"/>
    <w:rsid w:val="0094508F"/>
    <w:rsid w:val="009452C2"/>
    <w:rsid w:val="009518CC"/>
    <w:rsid w:val="009557B2"/>
    <w:rsid w:val="00957106"/>
    <w:rsid w:val="00962263"/>
    <w:rsid w:val="00962FAE"/>
    <w:rsid w:val="00966B41"/>
    <w:rsid w:val="00966E81"/>
    <w:rsid w:val="009714FC"/>
    <w:rsid w:val="009724B3"/>
    <w:rsid w:val="00973943"/>
    <w:rsid w:val="009750D0"/>
    <w:rsid w:val="009769B9"/>
    <w:rsid w:val="009826FB"/>
    <w:rsid w:val="0098308B"/>
    <w:rsid w:val="009838BA"/>
    <w:rsid w:val="00984CDD"/>
    <w:rsid w:val="00993482"/>
    <w:rsid w:val="00995182"/>
    <w:rsid w:val="009951AC"/>
    <w:rsid w:val="00995442"/>
    <w:rsid w:val="009A0661"/>
    <w:rsid w:val="009A0CED"/>
    <w:rsid w:val="009A2AAA"/>
    <w:rsid w:val="009A37ED"/>
    <w:rsid w:val="009A42F9"/>
    <w:rsid w:val="009A45AE"/>
    <w:rsid w:val="009B0667"/>
    <w:rsid w:val="009B3460"/>
    <w:rsid w:val="009B79E6"/>
    <w:rsid w:val="009B79EC"/>
    <w:rsid w:val="009C7DD0"/>
    <w:rsid w:val="009D0637"/>
    <w:rsid w:val="009D4DF5"/>
    <w:rsid w:val="009D5A88"/>
    <w:rsid w:val="009D646D"/>
    <w:rsid w:val="009E6131"/>
    <w:rsid w:val="009E65F6"/>
    <w:rsid w:val="009E7352"/>
    <w:rsid w:val="009F3A76"/>
    <w:rsid w:val="009F45E8"/>
    <w:rsid w:val="009F4C47"/>
    <w:rsid w:val="009F58F2"/>
    <w:rsid w:val="009F5C58"/>
    <w:rsid w:val="009F618C"/>
    <w:rsid w:val="009F630C"/>
    <w:rsid w:val="009F780C"/>
    <w:rsid w:val="00A02614"/>
    <w:rsid w:val="00A0506B"/>
    <w:rsid w:val="00A05763"/>
    <w:rsid w:val="00A05F3E"/>
    <w:rsid w:val="00A0795F"/>
    <w:rsid w:val="00A10B7F"/>
    <w:rsid w:val="00A1162D"/>
    <w:rsid w:val="00A11A09"/>
    <w:rsid w:val="00A132D8"/>
    <w:rsid w:val="00A168C1"/>
    <w:rsid w:val="00A17C14"/>
    <w:rsid w:val="00A22B95"/>
    <w:rsid w:val="00A328E4"/>
    <w:rsid w:val="00A35A8C"/>
    <w:rsid w:val="00A403D4"/>
    <w:rsid w:val="00A432E2"/>
    <w:rsid w:val="00A4465A"/>
    <w:rsid w:val="00A459CC"/>
    <w:rsid w:val="00A47A43"/>
    <w:rsid w:val="00A47EA7"/>
    <w:rsid w:val="00A50AD0"/>
    <w:rsid w:val="00A54E65"/>
    <w:rsid w:val="00A57538"/>
    <w:rsid w:val="00A65361"/>
    <w:rsid w:val="00A669F5"/>
    <w:rsid w:val="00A66F05"/>
    <w:rsid w:val="00A71252"/>
    <w:rsid w:val="00A752F2"/>
    <w:rsid w:val="00A7555A"/>
    <w:rsid w:val="00A76EE1"/>
    <w:rsid w:val="00A8051F"/>
    <w:rsid w:val="00A85360"/>
    <w:rsid w:val="00A85CD2"/>
    <w:rsid w:val="00A867E3"/>
    <w:rsid w:val="00A86EBE"/>
    <w:rsid w:val="00A874A7"/>
    <w:rsid w:val="00A87529"/>
    <w:rsid w:val="00A92995"/>
    <w:rsid w:val="00A92ECF"/>
    <w:rsid w:val="00AA0FF7"/>
    <w:rsid w:val="00AA21F9"/>
    <w:rsid w:val="00AA3E9B"/>
    <w:rsid w:val="00AA4743"/>
    <w:rsid w:val="00AA4BC7"/>
    <w:rsid w:val="00AA69C2"/>
    <w:rsid w:val="00AB11CD"/>
    <w:rsid w:val="00AB3211"/>
    <w:rsid w:val="00AC0784"/>
    <w:rsid w:val="00AC2105"/>
    <w:rsid w:val="00AC518E"/>
    <w:rsid w:val="00AC5531"/>
    <w:rsid w:val="00AC6120"/>
    <w:rsid w:val="00AC717F"/>
    <w:rsid w:val="00AC7A0B"/>
    <w:rsid w:val="00AD170A"/>
    <w:rsid w:val="00AD7EC2"/>
    <w:rsid w:val="00AE05DA"/>
    <w:rsid w:val="00AE154A"/>
    <w:rsid w:val="00AE47C0"/>
    <w:rsid w:val="00AE4A1A"/>
    <w:rsid w:val="00AE7C32"/>
    <w:rsid w:val="00AF08D8"/>
    <w:rsid w:val="00AF0B28"/>
    <w:rsid w:val="00AF11FA"/>
    <w:rsid w:val="00AF27A8"/>
    <w:rsid w:val="00AF487F"/>
    <w:rsid w:val="00B00C25"/>
    <w:rsid w:val="00B00D0A"/>
    <w:rsid w:val="00B016E4"/>
    <w:rsid w:val="00B054AE"/>
    <w:rsid w:val="00B05831"/>
    <w:rsid w:val="00B05F4D"/>
    <w:rsid w:val="00B1050A"/>
    <w:rsid w:val="00B10FF7"/>
    <w:rsid w:val="00B133D6"/>
    <w:rsid w:val="00B13BD4"/>
    <w:rsid w:val="00B1774D"/>
    <w:rsid w:val="00B245AE"/>
    <w:rsid w:val="00B2482C"/>
    <w:rsid w:val="00B25C16"/>
    <w:rsid w:val="00B269E6"/>
    <w:rsid w:val="00B30F5C"/>
    <w:rsid w:val="00B32524"/>
    <w:rsid w:val="00B33B13"/>
    <w:rsid w:val="00B363DA"/>
    <w:rsid w:val="00B41059"/>
    <w:rsid w:val="00B519B6"/>
    <w:rsid w:val="00B54746"/>
    <w:rsid w:val="00B54AFA"/>
    <w:rsid w:val="00B5661D"/>
    <w:rsid w:val="00B57DD2"/>
    <w:rsid w:val="00B604E3"/>
    <w:rsid w:val="00B61ACE"/>
    <w:rsid w:val="00B62180"/>
    <w:rsid w:val="00B62D13"/>
    <w:rsid w:val="00B670E3"/>
    <w:rsid w:val="00B71DE2"/>
    <w:rsid w:val="00B76F43"/>
    <w:rsid w:val="00B845BC"/>
    <w:rsid w:val="00B848D0"/>
    <w:rsid w:val="00B8529F"/>
    <w:rsid w:val="00B87F15"/>
    <w:rsid w:val="00B91A78"/>
    <w:rsid w:val="00B94148"/>
    <w:rsid w:val="00B96B19"/>
    <w:rsid w:val="00B97887"/>
    <w:rsid w:val="00BA1B00"/>
    <w:rsid w:val="00BA402B"/>
    <w:rsid w:val="00BA52A8"/>
    <w:rsid w:val="00BA679D"/>
    <w:rsid w:val="00BA7B9A"/>
    <w:rsid w:val="00BB3316"/>
    <w:rsid w:val="00BB4217"/>
    <w:rsid w:val="00BB5B36"/>
    <w:rsid w:val="00BB6D88"/>
    <w:rsid w:val="00BB75A6"/>
    <w:rsid w:val="00BC0247"/>
    <w:rsid w:val="00BC2087"/>
    <w:rsid w:val="00BC4D0A"/>
    <w:rsid w:val="00BC527F"/>
    <w:rsid w:val="00BC5FCE"/>
    <w:rsid w:val="00BC6F16"/>
    <w:rsid w:val="00BD4792"/>
    <w:rsid w:val="00BD7AD3"/>
    <w:rsid w:val="00BE0539"/>
    <w:rsid w:val="00BE08EF"/>
    <w:rsid w:val="00BE0E82"/>
    <w:rsid w:val="00BE233B"/>
    <w:rsid w:val="00BE3477"/>
    <w:rsid w:val="00BE56BC"/>
    <w:rsid w:val="00BE7E5C"/>
    <w:rsid w:val="00BF1952"/>
    <w:rsid w:val="00BF7F26"/>
    <w:rsid w:val="00C0174C"/>
    <w:rsid w:val="00C06367"/>
    <w:rsid w:val="00C10041"/>
    <w:rsid w:val="00C1131E"/>
    <w:rsid w:val="00C14AE7"/>
    <w:rsid w:val="00C179C2"/>
    <w:rsid w:val="00C2062C"/>
    <w:rsid w:val="00C21C08"/>
    <w:rsid w:val="00C2368B"/>
    <w:rsid w:val="00C31EE1"/>
    <w:rsid w:val="00C33230"/>
    <w:rsid w:val="00C34235"/>
    <w:rsid w:val="00C41A6F"/>
    <w:rsid w:val="00C4385A"/>
    <w:rsid w:val="00C4544F"/>
    <w:rsid w:val="00C53A0E"/>
    <w:rsid w:val="00C53B17"/>
    <w:rsid w:val="00C54931"/>
    <w:rsid w:val="00C5515B"/>
    <w:rsid w:val="00C55C8C"/>
    <w:rsid w:val="00C6571E"/>
    <w:rsid w:val="00C65BAE"/>
    <w:rsid w:val="00C65CA1"/>
    <w:rsid w:val="00C66244"/>
    <w:rsid w:val="00C71B7C"/>
    <w:rsid w:val="00C75986"/>
    <w:rsid w:val="00C815A7"/>
    <w:rsid w:val="00C81695"/>
    <w:rsid w:val="00C8290D"/>
    <w:rsid w:val="00C832EF"/>
    <w:rsid w:val="00C835FF"/>
    <w:rsid w:val="00C844C4"/>
    <w:rsid w:val="00C8463A"/>
    <w:rsid w:val="00C850F7"/>
    <w:rsid w:val="00C90B53"/>
    <w:rsid w:val="00C936FB"/>
    <w:rsid w:val="00C956D3"/>
    <w:rsid w:val="00C95A8A"/>
    <w:rsid w:val="00C95AB2"/>
    <w:rsid w:val="00CA43A4"/>
    <w:rsid w:val="00CA498D"/>
    <w:rsid w:val="00CB09CF"/>
    <w:rsid w:val="00CB1D7A"/>
    <w:rsid w:val="00CB2B88"/>
    <w:rsid w:val="00CB49FD"/>
    <w:rsid w:val="00CB4CDF"/>
    <w:rsid w:val="00CB7F39"/>
    <w:rsid w:val="00CC048F"/>
    <w:rsid w:val="00CC5166"/>
    <w:rsid w:val="00CC58AF"/>
    <w:rsid w:val="00CC736C"/>
    <w:rsid w:val="00CD5BFD"/>
    <w:rsid w:val="00CD68FA"/>
    <w:rsid w:val="00CE0550"/>
    <w:rsid w:val="00CE0EC3"/>
    <w:rsid w:val="00CE1ABF"/>
    <w:rsid w:val="00CE3879"/>
    <w:rsid w:val="00CE4670"/>
    <w:rsid w:val="00CE5101"/>
    <w:rsid w:val="00CE5648"/>
    <w:rsid w:val="00CE5F42"/>
    <w:rsid w:val="00CF081E"/>
    <w:rsid w:val="00CF08BF"/>
    <w:rsid w:val="00CF15F2"/>
    <w:rsid w:val="00CF35E3"/>
    <w:rsid w:val="00CF368C"/>
    <w:rsid w:val="00CF5F9E"/>
    <w:rsid w:val="00D0039D"/>
    <w:rsid w:val="00D039F7"/>
    <w:rsid w:val="00D0788B"/>
    <w:rsid w:val="00D10C24"/>
    <w:rsid w:val="00D1194E"/>
    <w:rsid w:val="00D11B04"/>
    <w:rsid w:val="00D13A2B"/>
    <w:rsid w:val="00D1531C"/>
    <w:rsid w:val="00D179BA"/>
    <w:rsid w:val="00D22F2D"/>
    <w:rsid w:val="00D241B8"/>
    <w:rsid w:val="00D24CD8"/>
    <w:rsid w:val="00D27AFE"/>
    <w:rsid w:val="00D27B8D"/>
    <w:rsid w:val="00D30706"/>
    <w:rsid w:val="00D31585"/>
    <w:rsid w:val="00D32C5E"/>
    <w:rsid w:val="00D40E82"/>
    <w:rsid w:val="00D41469"/>
    <w:rsid w:val="00D42370"/>
    <w:rsid w:val="00D44A29"/>
    <w:rsid w:val="00D451FB"/>
    <w:rsid w:val="00D45EF3"/>
    <w:rsid w:val="00D47FE8"/>
    <w:rsid w:val="00D500B6"/>
    <w:rsid w:val="00D50B9E"/>
    <w:rsid w:val="00D516A6"/>
    <w:rsid w:val="00D55A87"/>
    <w:rsid w:val="00D55DC4"/>
    <w:rsid w:val="00D5619C"/>
    <w:rsid w:val="00D60FAE"/>
    <w:rsid w:val="00D61073"/>
    <w:rsid w:val="00D64A34"/>
    <w:rsid w:val="00D70E16"/>
    <w:rsid w:val="00D7392D"/>
    <w:rsid w:val="00D74C7F"/>
    <w:rsid w:val="00D77146"/>
    <w:rsid w:val="00D860E9"/>
    <w:rsid w:val="00D94549"/>
    <w:rsid w:val="00D96D20"/>
    <w:rsid w:val="00DA2DC0"/>
    <w:rsid w:val="00DA3E9C"/>
    <w:rsid w:val="00DA4CB8"/>
    <w:rsid w:val="00DA5687"/>
    <w:rsid w:val="00DA64DB"/>
    <w:rsid w:val="00DA74B0"/>
    <w:rsid w:val="00DA7964"/>
    <w:rsid w:val="00DB20AD"/>
    <w:rsid w:val="00DB3918"/>
    <w:rsid w:val="00DC28DD"/>
    <w:rsid w:val="00DC37DC"/>
    <w:rsid w:val="00DC57C2"/>
    <w:rsid w:val="00DC57E1"/>
    <w:rsid w:val="00DC66E4"/>
    <w:rsid w:val="00DD1004"/>
    <w:rsid w:val="00DD2CB7"/>
    <w:rsid w:val="00DD43DA"/>
    <w:rsid w:val="00DD7975"/>
    <w:rsid w:val="00DE6710"/>
    <w:rsid w:val="00DF2549"/>
    <w:rsid w:val="00DF5B1C"/>
    <w:rsid w:val="00DF749D"/>
    <w:rsid w:val="00E00023"/>
    <w:rsid w:val="00E03424"/>
    <w:rsid w:val="00E05619"/>
    <w:rsid w:val="00E06553"/>
    <w:rsid w:val="00E10FB8"/>
    <w:rsid w:val="00E14373"/>
    <w:rsid w:val="00E153BE"/>
    <w:rsid w:val="00E1562D"/>
    <w:rsid w:val="00E17890"/>
    <w:rsid w:val="00E22188"/>
    <w:rsid w:val="00E30D7E"/>
    <w:rsid w:val="00E32C3E"/>
    <w:rsid w:val="00E32DCB"/>
    <w:rsid w:val="00E42634"/>
    <w:rsid w:val="00E464E3"/>
    <w:rsid w:val="00E47766"/>
    <w:rsid w:val="00E47F08"/>
    <w:rsid w:val="00E55A44"/>
    <w:rsid w:val="00E619D7"/>
    <w:rsid w:val="00E61D7A"/>
    <w:rsid w:val="00E6227E"/>
    <w:rsid w:val="00E66BB8"/>
    <w:rsid w:val="00E70463"/>
    <w:rsid w:val="00E71B0A"/>
    <w:rsid w:val="00E73A54"/>
    <w:rsid w:val="00E74501"/>
    <w:rsid w:val="00E74EBD"/>
    <w:rsid w:val="00E80E92"/>
    <w:rsid w:val="00E8295B"/>
    <w:rsid w:val="00E83366"/>
    <w:rsid w:val="00E83AC1"/>
    <w:rsid w:val="00E91A15"/>
    <w:rsid w:val="00E95EEA"/>
    <w:rsid w:val="00EA1502"/>
    <w:rsid w:val="00EA1662"/>
    <w:rsid w:val="00EA2F65"/>
    <w:rsid w:val="00EA3752"/>
    <w:rsid w:val="00EA4AC3"/>
    <w:rsid w:val="00EA5531"/>
    <w:rsid w:val="00EB1F24"/>
    <w:rsid w:val="00EB20C3"/>
    <w:rsid w:val="00EB24FB"/>
    <w:rsid w:val="00EC0834"/>
    <w:rsid w:val="00EC308D"/>
    <w:rsid w:val="00EC59AB"/>
    <w:rsid w:val="00EC5D33"/>
    <w:rsid w:val="00EC6B49"/>
    <w:rsid w:val="00EC6BD1"/>
    <w:rsid w:val="00ED3142"/>
    <w:rsid w:val="00ED4B4D"/>
    <w:rsid w:val="00ED5657"/>
    <w:rsid w:val="00EE0D18"/>
    <w:rsid w:val="00EE1FF5"/>
    <w:rsid w:val="00EE2339"/>
    <w:rsid w:val="00EE42AF"/>
    <w:rsid w:val="00EE5599"/>
    <w:rsid w:val="00EF6719"/>
    <w:rsid w:val="00F04ECD"/>
    <w:rsid w:val="00F0522D"/>
    <w:rsid w:val="00F105A2"/>
    <w:rsid w:val="00F11247"/>
    <w:rsid w:val="00F11363"/>
    <w:rsid w:val="00F12DBD"/>
    <w:rsid w:val="00F135FE"/>
    <w:rsid w:val="00F216ED"/>
    <w:rsid w:val="00F21930"/>
    <w:rsid w:val="00F21B37"/>
    <w:rsid w:val="00F22D27"/>
    <w:rsid w:val="00F23434"/>
    <w:rsid w:val="00F25F74"/>
    <w:rsid w:val="00F32AAD"/>
    <w:rsid w:val="00F33761"/>
    <w:rsid w:val="00F34B84"/>
    <w:rsid w:val="00F350BF"/>
    <w:rsid w:val="00F363B8"/>
    <w:rsid w:val="00F376D1"/>
    <w:rsid w:val="00F4168A"/>
    <w:rsid w:val="00F438B4"/>
    <w:rsid w:val="00F46C13"/>
    <w:rsid w:val="00F50AB6"/>
    <w:rsid w:val="00F527CB"/>
    <w:rsid w:val="00F56468"/>
    <w:rsid w:val="00F57842"/>
    <w:rsid w:val="00F609B8"/>
    <w:rsid w:val="00F619D0"/>
    <w:rsid w:val="00F64302"/>
    <w:rsid w:val="00F676E6"/>
    <w:rsid w:val="00F71125"/>
    <w:rsid w:val="00F74C99"/>
    <w:rsid w:val="00F77C2A"/>
    <w:rsid w:val="00F80445"/>
    <w:rsid w:val="00F813AA"/>
    <w:rsid w:val="00F84C5F"/>
    <w:rsid w:val="00F86600"/>
    <w:rsid w:val="00F86E0C"/>
    <w:rsid w:val="00F90E24"/>
    <w:rsid w:val="00F91519"/>
    <w:rsid w:val="00F91AAE"/>
    <w:rsid w:val="00F9382B"/>
    <w:rsid w:val="00F94E16"/>
    <w:rsid w:val="00F9779B"/>
    <w:rsid w:val="00FA3BBE"/>
    <w:rsid w:val="00FA5654"/>
    <w:rsid w:val="00FB04A8"/>
    <w:rsid w:val="00FB1F95"/>
    <w:rsid w:val="00FB2296"/>
    <w:rsid w:val="00FB2419"/>
    <w:rsid w:val="00FB30FE"/>
    <w:rsid w:val="00FB5BC7"/>
    <w:rsid w:val="00FC0432"/>
    <w:rsid w:val="00FC1E35"/>
    <w:rsid w:val="00FC3061"/>
    <w:rsid w:val="00FD08A5"/>
    <w:rsid w:val="00FD41BD"/>
    <w:rsid w:val="00FD6C3B"/>
    <w:rsid w:val="00FD73D1"/>
    <w:rsid w:val="00FD7857"/>
    <w:rsid w:val="00FE189C"/>
    <w:rsid w:val="00FE50FF"/>
    <w:rsid w:val="00FE52BF"/>
    <w:rsid w:val="00FE5599"/>
    <w:rsid w:val="00FF1013"/>
    <w:rsid w:val="00FF31E0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923A6D02-2E61-4CA3-B440-1C3BC2C1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55A"/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34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343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71B0A"/>
  </w:style>
  <w:style w:type="paragraph" w:styleId="BalloonText">
    <w:name w:val="Balloon Text"/>
    <w:basedOn w:val="Normal"/>
    <w:semiHidden/>
    <w:rsid w:val="00100C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281EFD"/>
    <w:rPr>
      <w:sz w:val="16"/>
      <w:szCs w:val="16"/>
    </w:rPr>
  </w:style>
  <w:style w:type="paragraph" w:styleId="CommentText">
    <w:name w:val="annotation text"/>
    <w:basedOn w:val="Normal"/>
    <w:semiHidden/>
    <w:rsid w:val="00281EFD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281EFD"/>
    <w:rPr>
      <w:b/>
      <w:bCs/>
    </w:rPr>
  </w:style>
  <w:style w:type="paragraph" w:styleId="DocumentMap">
    <w:name w:val="Document Map"/>
    <w:basedOn w:val="Normal"/>
    <w:link w:val="DocumentMapChar"/>
    <w:rsid w:val="00B00C2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00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mottice\Desktop\forms\IS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ISO.dot</Template>
  <TotalTime>2</TotalTime>
  <Pages>2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Utah Public Health</vt:lpstr>
    </vt:vector>
  </TitlesOfParts>
  <Company>Utah Department of Health</Company>
  <LinksUpToDate>false</LinksUpToDate>
  <CharactersWithSpaces>8534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Utah Public Health</dc:title>
  <dc:creator>Smottice</dc:creator>
  <cp:lastModifiedBy>Rebecca Ward</cp:lastModifiedBy>
  <cp:revision>3</cp:revision>
  <cp:lastPrinted>2016-05-25T23:15:00Z</cp:lastPrinted>
  <dcterms:created xsi:type="dcterms:W3CDTF">2019-01-16T22:56:00Z</dcterms:created>
  <dcterms:modified xsi:type="dcterms:W3CDTF">2019-01-17T22:00:00Z</dcterms:modified>
</cp:coreProperties>
</file>